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10" w:rsidRDefault="00BA1C10">
      <w:pPr>
        <w:jc w:val="center"/>
        <w:rPr>
          <w:rFonts w:ascii="MS Sans Serif" w:hAnsi="MS Sans Serif" w:cs="MS Sans Serif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</w:t>
      </w:r>
      <w:r w:rsidRPr="001960B6">
        <w:rPr>
          <w:rFonts w:ascii="MS Sans Serif" w:hAnsi="MS Sans Serif" w:cs="MS Sans Serif"/>
          <w:sz w:val="16"/>
          <w:szCs w:val="1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5" o:title="" grayscale="t" bilevel="t"/>
          </v:shape>
        </w:pict>
      </w:r>
    </w:p>
    <w:p w:rsidR="00BA1C10" w:rsidRPr="00444120" w:rsidRDefault="00BA1C10" w:rsidP="00444120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444120">
        <w:rPr>
          <w:b/>
          <w:bCs/>
          <w:sz w:val="24"/>
          <w:szCs w:val="24"/>
        </w:rPr>
        <w:t>УКРАЇНА</w:t>
      </w:r>
    </w:p>
    <w:p w:rsidR="00BA1C10" w:rsidRPr="009707D7" w:rsidRDefault="00BA1C10" w:rsidP="00444120">
      <w:pPr>
        <w:pStyle w:val="Heading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BA1C10" w:rsidRPr="009707D7" w:rsidRDefault="00BA1C10" w:rsidP="0044412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BA1C10" w:rsidRPr="009707D7" w:rsidRDefault="00BA1C10" w:rsidP="00444120">
      <w:pPr>
        <w:jc w:val="both"/>
      </w:pPr>
    </w:p>
    <w:p w:rsidR="00BA1C10" w:rsidRPr="009707D7" w:rsidRDefault="00BA1C10" w:rsidP="00444120">
      <w:pPr>
        <w:pStyle w:val="HTMLPreformatted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</w:p>
    <w:p w:rsidR="00BA1C10" w:rsidRPr="00677CE4" w:rsidRDefault="00BA1C10">
      <w:pPr>
        <w:pStyle w:val="Heading2"/>
        <w:spacing w:line="240" w:lineRule="atLeast"/>
        <w:rPr>
          <w:b w:val="0"/>
          <w:bCs w:val="0"/>
          <w:sz w:val="28"/>
          <w:szCs w:val="28"/>
        </w:rPr>
      </w:pPr>
    </w:p>
    <w:p w:rsidR="00BA1C10" w:rsidRDefault="00BA1C10">
      <w:pPr>
        <w:rPr>
          <w:b/>
          <w:bCs/>
          <w:sz w:val="20"/>
          <w:szCs w:val="20"/>
        </w:rPr>
      </w:pPr>
    </w:p>
    <w:p w:rsidR="00BA1C10" w:rsidRPr="00677CE4" w:rsidRDefault="00BA1C10">
      <w:pPr>
        <w:spacing w:line="240" w:lineRule="atLeast"/>
        <w:jc w:val="both"/>
      </w:pPr>
      <w:r>
        <w:t xml:space="preserve"> 14.02.2013 № 72</w:t>
      </w:r>
    </w:p>
    <w:p w:rsidR="00BA1C10" w:rsidRDefault="00BA1C10">
      <w:pPr>
        <w:spacing w:line="240" w:lineRule="atLeast"/>
        <w:jc w:val="both"/>
      </w:pPr>
      <w:r w:rsidRPr="00B513BE">
        <w:rPr>
          <w:b/>
          <w:bCs/>
        </w:rPr>
        <w:tab/>
      </w:r>
      <w:r w:rsidRPr="00B513BE">
        <w:t xml:space="preserve">         </w:t>
      </w:r>
    </w:p>
    <w:p w:rsidR="00BA1C10" w:rsidRPr="00B513BE" w:rsidRDefault="00BA1C10">
      <w:pPr>
        <w:spacing w:line="240" w:lineRule="atLeast"/>
        <w:jc w:val="both"/>
      </w:pPr>
    </w:p>
    <w:p w:rsidR="00BA1C10" w:rsidRDefault="00BA1C10" w:rsidP="006F50E0">
      <w:pPr>
        <w:pStyle w:val="Heading1"/>
        <w:jc w:val="left"/>
        <w:rPr>
          <w:b w:val="0"/>
          <w:bCs w:val="0"/>
          <w:sz w:val="28"/>
          <w:szCs w:val="28"/>
        </w:rPr>
      </w:pPr>
      <w:r w:rsidRPr="005E283C">
        <w:rPr>
          <w:b w:val="0"/>
          <w:bCs w:val="0"/>
          <w:sz w:val="28"/>
          <w:szCs w:val="28"/>
        </w:rPr>
        <w:t xml:space="preserve">Про   включення  </w:t>
      </w:r>
      <w:r>
        <w:rPr>
          <w:b w:val="0"/>
          <w:bCs w:val="0"/>
          <w:sz w:val="28"/>
          <w:szCs w:val="28"/>
        </w:rPr>
        <w:t xml:space="preserve">громадян </w:t>
      </w:r>
      <w:r w:rsidRPr="005E283C">
        <w:rPr>
          <w:b w:val="0"/>
          <w:bCs w:val="0"/>
          <w:sz w:val="28"/>
          <w:szCs w:val="28"/>
        </w:rPr>
        <w:t xml:space="preserve">до списків </w:t>
      </w:r>
      <w:r>
        <w:rPr>
          <w:b w:val="0"/>
          <w:bCs w:val="0"/>
          <w:sz w:val="28"/>
          <w:szCs w:val="28"/>
        </w:rPr>
        <w:t>на</w:t>
      </w:r>
      <w:r w:rsidRPr="005E283C">
        <w:rPr>
          <w:b w:val="0"/>
          <w:bCs w:val="0"/>
          <w:sz w:val="28"/>
          <w:szCs w:val="28"/>
        </w:rPr>
        <w:t xml:space="preserve"> отримання </w:t>
      </w:r>
    </w:p>
    <w:p w:rsidR="00BA1C10" w:rsidRDefault="00BA1C10" w:rsidP="006F50E0">
      <w:pPr>
        <w:pStyle w:val="Heading1"/>
        <w:jc w:val="left"/>
        <w:rPr>
          <w:b w:val="0"/>
          <w:bCs w:val="0"/>
          <w:sz w:val="28"/>
          <w:szCs w:val="28"/>
        </w:rPr>
      </w:pPr>
      <w:r w:rsidRPr="005E283C">
        <w:rPr>
          <w:b w:val="0"/>
          <w:bCs w:val="0"/>
          <w:sz w:val="28"/>
          <w:szCs w:val="28"/>
        </w:rPr>
        <w:t>земельних</w:t>
      </w:r>
      <w:r>
        <w:rPr>
          <w:b w:val="0"/>
          <w:bCs w:val="0"/>
          <w:sz w:val="28"/>
          <w:szCs w:val="28"/>
        </w:rPr>
        <w:t xml:space="preserve"> ділянок</w:t>
      </w:r>
      <w:r w:rsidRPr="005E283C">
        <w:rPr>
          <w:b w:val="0"/>
          <w:bCs w:val="0"/>
          <w:sz w:val="28"/>
          <w:szCs w:val="28"/>
        </w:rPr>
        <w:t xml:space="preserve"> для будівництва і</w:t>
      </w:r>
      <w:r>
        <w:rPr>
          <w:b w:val="0"/>
          <w:bCs w:val="0"/>
          <w:sz w:val="28"/>
          <w:szCs w:val="28"/>
        </w:rPr>
        <w:t xml:space="preserve"> </w:t>
      </w:r>
      <w:r w:rsidRPr="005E283C">
        <w:rPr>
          <w:b w:val="0"/>
          <w:bCs w:val="0"/>
          <w:sz w:val="28"/>
          <w:szCs w:val="28"/>
        </w:rPr>
        <w:t xml:space="preserve">обслуговування </w:t>
      </w:r>
    </w:p>
    <w:p w:rsidR="00BA1C10" w:rsidRPr="005E283C" w:rsidRDefault="00BA1C10" w:rsidP="006C1160">
      <w:pPr>
        <w:pStyle w:val="Heading1"/>
        <w:jc w:val="left"/>
        <w:rPr>
          <w:b w:val="0"/>
          <w:bCs w:val="0"/>
          <w:sz w:val="28"/>
          <w:szCs w:val="28"/>
        </w:rPr>
      </w:pPr>
      <w:r w:rsidRPr="005E283C">
        <w:rPr>
          <w:b w:val="0"/>
          <w:bCs w:val="0"/>
          <w:sz w:val="28"/>
          <w:szCs w:val="28"/>
        </w:rPr>
        <w:t>житлових будинків, господарських будівель і споруд</w:t>
      </w:r>
    </w:p>
    <w:p w:rsidR="00BA1C10" w:rsidRPr="005E283C" w:rsidRDefault="00BA1C10" w:rsidP="007C5EE2"/>
    <w:p w:rsidR="00BA1C10" w:rsidRPr="005E283C" w:rsidRDefault="00BA1C10" w:rsidP="00B73A07">
      <w:pPr>
        <w:jc w:val="both"/>
      </w:pPr>
      <w:r w:rsidRPr="005E283C">
        <w:t xml:space="preserve">               </w:t>
      </w:r>
      <w:r>
        <w:t>Відповідно до рішення</w:t>
      </w:r>
      <w:r w:rsidRPr="005E283C">
        <w:rPr>
          <w:lang w:eastAsia="uk-UA"/>
        </w:rPr>
        <w:t xml:space="preserve"> Ковельської міської ради від 28.07.2011р. №12/31  «</w:t>
      </w:r>
      <w:r w:rsidRPr="005E283C"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5E283C">
        <w:rPr>
          <w:b/>
          <w:bCs/>
        </w:rPr>
        <w:t xml:space="preserve"> </w:t>
      </w:r>
      <w:r w:rsidRPr="005E283C">
        <w:t>обслуговування житлових будинків,</w:t>
      </w:r>
      <w:r w:rsidRPr="005E283C">
        <w:rPr>
          <w:b/>
          <w:bCs/>
        </w:rPr>
        <w:t xml:space="preserve"> </w:t>
      </w:r>
      <w:r w:rsidRPr="005E283C">
        <w:t xml:space="preserve">господарських будівель і споруд» </w:t>
      </w:r>
      <w:r>
        <w:t>зі змінами внесеними</w:t>
      </w:r>
      <w:r w:rsidRPr="008A2E9B">
        <w:t xml:space="preserve"> </w:t>
      </w:r>
      <w:r>
        <w:t>рішенням Ковельської міської ради №27/36 від 23.08.2012р.,</w:t>
      </w:r>
      <w:r w:rsidRPr="005E283C">
        <w:t xml:space="preserve"> враховуючи </w:t>
      </w:r>
      <w:r>
        <w:t xml:space="preserve">протоколи № </w:t>
      </w:r>
      <w:r w:rsidRPr="00955EB4">
        <w:t>21/1 від 21.12.2012р</w:t>
      </w:r>
      <w:r w:rsidRPr="005E283C">
        <w:t>.</w:t>
      </w:r>
      <w:r>
        <w:t xml:space="preserve">, № </w:t>
      </w:r>
      <w:r w:rsidRPr="00D073F4">
        <w:t>23</w:t>
      </w:r>
      <w:r w:rsidRPr="00955EB4">
        <w:rPr>
          <w:color w:val="FF0000"/>
        </w:rPr>
        <w:t xml:space="preserve"> </w:t>
      </w:r>
      <w:r w:rsidRPr="00D073F4">
        <w:t>від</w:t>
      </w:r>
      <w:r w:rsidRPr="00955EB4">
        <w:rPr>
          <w:color w:val="FF0000"/>
        </w:rPr>
        <w:t xml:space="preserve"> </w:t>
      </w:r>
      <w:r w:rsidRPr="006A2A16">
        <w:t>24.01.2013р.</w:t>
      </w:r>
      <w:r>
        <w:t xml:space="preserve"> та № 24 від</w:t>
      </w:r>
      <w:r w:rsidRPr="006A2A16">
        <w:t xml:space="preserve"> </w:t>
      </w:r>
      <w:r>
        <w:t>06.02.2013р. к</w:t>
      </w:r>
      <w:r w:rsidRPr="005E283C">
        <w:t>омісії  по розподілу земельних ділянок для будівництва і</w:t>
      </w:r>
      <w:r w:rsidRPr="005E283C">
        <w:rPr>
          <w:b/>
          <w:bCs/>
        </w:rPr>
        <w:t xml:space="preserve"> </w:t>
      </w:r>
      <w:r w:rsidRPr="005E283C">
        <w:t>обслуговування житлових будинків,</w:t>
      </w:r>
      <w:r w:rsidRPr="005E283C">
        <w:rPr>
          <w:b/>
          <w:bCs/>
        </w:rPr>
        <w:t xml:space="preserve"> </w:t>
      </w:r>
      <w:r w:rsidRPr="005E283C">
        <w:t>господарських будівель і споруд</w:t>
      </w:r>
      <w:r>
        <w:t>,</w:t>
      </w:r>
      <w:r w:rsidRPr="00131D09">
        <w:t xml:space="preserve"> </w:t>
      </w:r>
      <w:r w:rsidRPr="005E283C">
        <w:t>виконавчий комітет</w:t>
      </w:r>
    </w:p>
    <w:p w:rsidR="00BA1C10" w:rsidRPr="005E283C" w:rsidRDefault="00BA1C10" w:rsidP="00B73A07">
      <w:pPr>
        <w:jc w:val="both"/>
      </w:pPr>
    </w:p>
    <w:p w:rsidR="00BA1C10" w:rsidRPr="005E283C" w:rsidRDefault="00BA1C10" w:rsidP="00131D09">
      <w:pPr>
        <w:ind w:right="43"/>
      </w:pPr>
      <w:r w:rsidRPr="005E283C">
        <w:t>В И Р І Ш И В :</w:t>
      </w:r>
    </w:p>
    <w:p w:rsidR="00BA1C10" w:rsidRPr="005E283C" w:rsidRDefault="00BA1C10" w:rsidP="0012788B">
      <w:pPr>
        <w:ind w:right="43"/>
        <w:jc w:val="both"/>
      </w:pPr>
    </w:p>
    <w:p w:rsidR="00BA1C10" w:rsidRDefault="00BA1C10" w:rsidP="0094709F">
      <w:pPr>
        <w:autoSpaceDE w:val="0"/>
        <w:autoSpaceDN w:val="0"/>
        <w:adjustRightInd w:val="0"/>
        <w:jc w:val="both"/>
      </w:pPr>
      <w:r>
        <w:t xml:space="preserve">      1</w:t>
      </w:r>
      <w:r w:rsidRPr="005E283C">
        <w:t>. Включити в загальний</w:t>
      </w:r>
      <w:r w:rsidRPr="005E283C">
        <w:rPr>
          <w:b/>
          <w:bCs/>
        </w:rPr>
        <w:t xml:space="preserve"> </w:t>
      </w:r>
      <w:r w:rsidRPr="005E283C">
        <w:t xml:space="preserve">список </w:t>
      </w:r>
      <w:r>
        <w:t xml:space="preserve">громадян </w:t>
      </w:r>
      <w:r w:rsidRPr="005E283C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  <w:r>
        <w:t xml:space="preserve"> згідно з додатком 1.</w:t>
      </w:r>
    </w:p>
    <w:p w:rsidR="00BA1C10" w:rsidRDefault="00BA1C10" w:rsidP="002871CD">
      <w:pPr>
        <w:jc w:val="both"/>
      </w:pPr>
      <w:r w:rsidRPr="004E0B1E">
        <w:t xml:space="preserve">     </w:t>
      </w:r>
      <w:r>
        <w:t>2</w:t>
      </w:r>
      <w:r w:rsidRPr="004E0B1E">
        <w:t>.</w:t>
      </w:r>
      <w:r>
        <w:t xml:space="preserve"> </w:t>
      </w:r>
      <w:r w:rsidRPr="004E0B1E">
        <w:t>Включити в першочерговий пільговий</w:t>
      </w:r>
      <w:r w:rsidRPr="004E0B1E">
        <w:rPr>
          <w:b/>
          <w:bCs/>
        </w:rPr>
        <w:t xml:space="preserve"> </w:t>
      </w:r>
      <w:r w:rsidRPr="004E0B1E">
        <w:t xml:space="preserve">список </w:t>
      </w:r>
      <w:r>
        <w:t xml:space="preserve">громадян </w:t>
      </w:r>
      <w:r w:rsidRPr="004E0B1E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4E0B1E">
        <w:rPr>
          <w:b/>
          <w:bCs/>
        </w:rPr>
        <w:t xml:space="preserve">, </w:t>
      </w:r>
      <w:r w:rsidRPr="004E0B1E">
        <w:t>господарських будівель і споруд</w:t>
      </w:r>
      <w:r>
        <w:t xml:space="preserve"> згідно з додатком 2.</w:t>
      </w:r>
      <w:r w:rsidRPr="004E0B1E">
        <w:t xml:space="preserve"> </w:t>
      </w:r>
    </w:p>
    <w:p w:rsidR="00BA1C10" w:rsidRDefault="00BA1C10" w:rsidP="00D073F4">
      <w:pPr>
        <w:autoSpaceDE w:val="0"/>
        <w:autoSpaceDN w:val="0"/>
        <w:adjustRightInd w:val="0"/>
        <w:jc w:val="both"/>
      </w:pPr>
      <w:r>
        <w:t xml:space="preserve">       3</w:t>
      </w:r>
      <w:r w:rsidRPr="004E0B1E">
        <w:t>.</w:t>
      </w:r>
      <w:r>
        <w:t xml:space="preserve"> </w:t>
      </w:r>
      <w:r w:rsidRPr="004E0B1E">
        <w:t xml:space="preserve">Включити в </w:t>
      </w:r>
      <w:r>
        <w:t xml:space="preserve">загальний інвестиційний </w:t>
      </w:r>
      <w:r w:rsidRPr="004E0B1E">
        <w:rPr>
          <w:b/>
          <w:bCs/>
        </w:rPr>
        <w:t xml:space="preserve"> </w:t>
      </w:r>
      <w:r w:rsidRPr="004E0B1E">
        <w:t xml:space="preserve">список </w:t>
      </w:r>
      <w:r>
        <w:t>громадян</w:t>
      </w:r>
      <w:r w:rsidRPr="00FA0BF7">
        <w:t xml:space="preserve"> </w:t>
      </w:r>
      <w:r w:rsidRPr="004E0B1E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4E0B1E">
        <w:rPr>
          <w:b/>
          <w:bCs/>
        </w:rPr>
        <w:t xml:space="preserve">, </w:t>
      </w:r>
      <w:r w:rsidRPr="004E0B1E">
        <w:t>господарських будівель і споруд</w:t>
      </w:r>
      <w:r>
        <w:t xml:space="preserve"> згідно з додатком 3.</w:t>
      </w:r>
      <w:r w:rsidRPr="004E0B1E">
        <w:t xml:space="preserve"> </w:t>
      </w:r>
    </w:p>
    <w:p w:rsidR="00BA1C10" w:rsidRDefault="00BA1C10" w:rsidP="00806F5F">
      <w:pPr>
        <w:autoSpaceDE w:val="0"/>
        <w:autoSpaceDN w:val="0"/>
        <w:adjustRightInd w:val="0"/>
        <w:jc w:val="both"/>
      </w:pPr>
      <w:r>
        <w:t xml:space="preserve">      4. Включити в позачерговий інвестиційний 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>
        <w:rPr>
          <w:b/>
          <w:bCs/>
        </w:rPr>
        <w:t xml:space="preserve">, </w:t>
      </w:r>
      <w:r>
        <w:t>господарських будівель і споруд згідно з додатком 4.</w:t>
      </w:r>
    </w:p>
    <w:p w:rsidR="00BA1C10" w:rsidRDefault="00BA1C10" w:rsidP="007E214D">
      <w:pPr>
        <w:jc w:val="both"/>
      </w:pPr>
      <w:r>
        <w:t xml:space="preserve">     5. Перевести</w:t>
      </w:r>
      <w:r w:rsidRPr="00765D55">
        <w:t xml:space="preserve"> </w:t>
      </w:r>
      <w:r>
        <w:t>з загального інвестиційного до</w:t>
      </w:r>
      <w:r w:rsidRPr="003B313A">
        <w:t xml:space="preserve"> </w:t>
      </w:r>
      <w:r>
        <w:t xml:space="preserve">першочергового пільгового  списку </w:t>
      </w:r>
      <w:r w:rsidRPr="00416DA0">
        <w:t xml:space="preserve"> </w:t>
      </w:r>
      <w:r>
        <w:t>щодо надання</w:t>
      </w:r>
      <w:r w:rsidRPr="00B731BD">
        <w:t xml:space="preserve"> </w:t>
      </w:r>
      <w:r>
        <w:t>земельних ділянок</w:t>
      </w:r>
      <w:r w:rsidRPr="00CE08F8">
        <w:t xml:space="preserve"> </w:t>
      </w:r>
      <w:r>
        <w:t xml:space="preserve">у порядку безоплатної їх приватизації </w:t>
      </w:r>
      <w:r w:rsidRPr="00CE08F8">
        <w:t>для будівництва і</w:t>
      </w:r>
      <w:r w:rsidRPr="00CE08F8">
        <w:rPr>
          <w:b/>
          <w:bCs/>
        </w:rPr>
        <w:t xml:space="preserve"> </w:t>
      </w:r>
      <w:r w:rsidRPr="00CE08F8">
        <w:t>обслуговування житлових будинків,</w:t>
      </w:r>
      <w:r w:rsidRPr="00CE08F8">
        <w:rPr>
          <w:b/>
          <w:bCs/>
        </w:rPr>
        <w:t xml:space="preserve"> </w:t>
      </w:r>
      <w:r w:rsidRPr="00CE08F8">
        <w:t>господарських будівель і споруд</w:t>
      </w:r>
      <w:r>
        <w:t xml:space="preserve"> гр.</w:t>
      </w:r>
      <w:r w:rsidRPr="00DF39A7">
        <w:t xml:space="preserve"> </w:t>
      </w:r>
      <w:r>
        <w:t>[ПІБ] який проживає у м.Ковелі по [</w:t>
      </w:r>
      <w:r>
        <w:rPr>
          <w:lang w:val="ru-RU"/>
        </w:rPr>
        <w:t>Адреса</w:t>
      </w:r>
      <w:r>
        <w:t>], по даті виникнення пільги, тобто з 05.05.2001р.</w:t>
      </w:r>
    </w:p>
    <w:p w:rsidR="00BA1C10" w:rsidRDefault="00BA1C10" w:rsidP="000B2C41">
      <w:pPr>
        <w:autoSpaceDE w:val="0"/>
        <w:autoSpaceDN w:val="0"/>
        <w:adjustRightInd w:val="0"/>
        <w:jc w:val="both"/>
      </w:pPr>
      <w:r>
        <w:t xml:space="preserve">     6. Укласти з гр.</w:t>
      </w:r>
      <w:r w:rsidRPr="00DF39A7">
        <w:t xml:space="preserve"> </w:t>
      </w:r>
      <w:r>
        <w:t>[ПІБ], гр.</w:t>
      </w:r>
      <w:r w:rsidRPr="00DF39A7">
        <w:t xml:space="preserve"> </w:t>
      </w:r>
      <w:r>
        <w:t>[ПІБ], гр.</w:t>
      </w:r>
      <w:r w:rsidRPr="00DF39A7">
        <w:t xml:space="preserve"> </w:t>
      </w:r>
      <w:r>
        <w:t>[ПІБ]</w:t>
      </w:r>
      <w:r w:rsidRPr="000A0A9B">
        <w:t xml:space="preserve"> </w:t>
      </w:r>
      <w:r>
        <w:t>згідно з додатком 5,</w:t>
      </w:r>
      <w:r w:rsidRPr="00AA47C3">
        <w:t xml:space="preserve"> </w:t>
      </w:r>
      <w:r>
        <w:t>гр.</w:t>
      </w:r>
      <w:r w:rsidRPr="00DF39A7">
        <w:t xml:space="preserve"> </w:t>
      </w:r>
      <w:r>
        <w:t xml:space="preserve">[ПІБ] договір про інвестиції на розвиток інфраструктури міста згідно з додатком 6.      </w:t>
      </w:r>
    </w:p>
    <w:p w:rsidR="00BA1C10" w:rsidRPr="000A0A9B" w:rsidRDefault="00BA1C10" w:rsidP="00806F5F">
      <w:pPr>
        <w:pStyle w:val="ListParagraph"/>
        <w:ind w:left="0"/>
        <w:jc w:val="both"/>
      </w:pPr>
      <w:r w:rsidRPr="000A0A9B">
        <w:t xml:space="preserve">        7. Укласти  договір про обмеження права на земельні ділянки по вул.Воля ( за буд.№ 19, № 21), по вул. Кондратюка, 14.</w:t>
      </w:r>
    </w:p>
    <w:p w:rsidR="00BA1C10" w:rsidRPr="00AD15FD" w:rsidRDefault="00BA1C10" w:rsidP="00514358">
      <w:pPr>
        <w:jc w:val="both"/>
        <w:rPr>
          <w:lang w:val="ru-RU"/>
        </w:rPr>
      </w:pPr>
      <w:r>
        <w:t xml:space="preserve">       8. </w:t>
      </w:r>
      <w:r w:rsidRPr="005E283C">
        <w:t xml:space="preserve">Контроль за виконанням  цього  рішення   покласти на  заступника міського голови  </w:t>
      </w:r>
      <w:r w:rsidRPr="005E283C">
        <w:rPr>
          <w:lang w:val="ru-RU"/>
        </w:rPr>
        <w:t>Сороку Г.І.</w:t>
      </w:r>
    </w:p>
    <w:p w:rsidR="00BA1C10" w:rsidRDefault="00BA1C10" w:rsidP="009B7106">
      <w:pPr>
        <w:ind w:right="43"/>
        <w:jc w:val="both"/>
      </w:pPr>
    </w:p>
    <w:p w:rsidR="00BA1C10" w:rsidRPr="005E283C" w:rsidRDefault="00BA1C10" w:rsidP="009B7106">
      <w:pPr>
        <w:ind w:right="43"/>
        <w:jc w:val="both"/>
      </w:pPr>
    </w:p>
    <w:p w:rsidR="00BA1C10" w:rsidRPr="005E283C" w:rsidRDefault="00BA1C10" w:rsidP="009B7106">
      <w:pPr>
        <w:ind w:right="43"/>
        <w:jc w:val="both"/>
      </w:pPr>
      <w:r w:rsidRPr="005E283C">
        <w:t>Міський голова</w:t>
      </w:r>
      <w:r w:rsidRPr="005E283C">
        <w:tab/>
      </w:r>
      <w:r w:rsidRPr="005E283C">
        <w:tab/>
      </w:r>
      <w:r w:rsidRPr="005E283C">
        <w:tab/>
      </w:r>
      <w:r w:rsidRPr="005E283C">
        <w:tab/>
      </w:r>
      <w:r w:rsidRPr="005E283C">
        <w:tab/>
      </w:r>
      <w:r w:rsidRPr="005E283C">
        <w:tab/>
      </w:r>
      <w:r w:rsidRPr="005E283C">
        <w:tab/>
        <w:t xml:space="preserve">                        О.О.Кіндер</w:t>
      </w:r>
    </w:p>
    <w:p w:rsidR="00BA1C10" w:rsidRDefault="00BA1C10" w:rsidP="0094709F">
      <w:pPr>
        <w:jc w:val="both"/>
      </w:pPr>
    </w:p>
    <w:p w:rsidR="00BA1C10" w:rsidRDefault="00BA1C10" w:rsidP="0094709F">
      <w:pPr>
        <w:jc w:val="both"/>
      </w:pPr>
    </w:p>
    <w:p w:rsidR="00BA1C10" w:rsidRDefault="00BA1C10" w:rsidP="0094709F">
      <w:pPr>
        <w:jc w:val="both"/>
        <w:rPr>
          <w:sz w:val="20"/>
          <w:szCs w:val="20"/>
        </w:rPr>
      </w:pPr>
      <w:r>
        <w:t>Бруча 61755</w:t>
      </w:r>
      <w:r w:rsidRPr="00AD380E">
        <w:rPr>
          <w:sz w:val="20"/>
          <w:szCs w:val="20"/>
        </w:rPr>
        <w:t xml:space="preserve"> </w:t>
      </w:r>
    </w:p>
    <w:p w:rsidR="00BA1C10" w:rsidRDefault="00BA1C10" w:rsidP="0094709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A1C10" w:rsidRDefault="00BA1C10" w:rsidP="0094709F">
      <w:pPr>
        <w:jc w:val="both"/>
        <w:rPr>
          <w:sz w:val="20"/>
          <w:szCs w:val="20"/>
        </w:rPr>
      </w:pPr>
    </w:p>
    <w:p w:rsidR="00BA1C10" w:rsidRDefault="00BA1C10" w:rsidP="0094709F">
      <w:pPr>
        <w:jc w:val="both"/>
        <w:rPr>
          <w:sz w:val="20"/>
          <w:szCs w:val="20"/>
        </w:rPr>
      </w:pPr>
    </w:p>
    <w:p w:rsidR="00BA1C10" w:rsidRDefault="00BA1C10" w:rsidP="0094709F">
      <w:pPr>
        <w:jc w:val="both"/>
        <w:rPr>
          <w:sz w:val="20"/>
          <w:szCs w:val="20"/>
        </w:rPr>
      </w:pPr>
    </w:p>
    <w:p w:rsidR="00BA1C10" w:rsidRDefault="00BA1C10" w:rsidP="0094709F">
      <w:pPr>
        <w:jc w:val="both"/>
        <w:rPr>
          <w:sz w:val="20"/>
          <w:szCs w:val="20"/>
        </w:rPr>
      </w:pPr>
    </w:p>
    <w:p w:rsidR="00BA1C10" w:rsidRDefault="00BA1C10" w:rsidP="0094709F">
      <w:pPr>
        <w:jc w:val="both"/>
        <w:rPr>
          <w:sz w:val="20"/>
          <w:szCs w:val="20"/>
        </w:rPr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</w:p>
    <w:p w:rsidR="00BA1C10" w:rsidRDefault="00BA1C10" w:rsidP="000A0A9B">
      <w:pPr>
        <w:tabs>
          <w:tab w:val="left" w:pos="7320"/>
        </w:tabs>
      </w:pPr>
      <w:r>
        <w:tab/>
      </w:r>
    </w:p>
    <w:p w:rsidR="00BA1C10" w:rsidRDefault="00BA1C10" w:rsidP="000A0A9B">
      <w:pPr>
        <w:tabs>
          <w:tab w:val="left" w:pos="7320"/>
        </w:tabs>
      </w:pPr>
    </w:p>
    <w:p w:rsidR="00BA1C10" w:rsidRDefault="00BA1C10" w:rsidP="000A0A9B">
      <w:pPr>
        <w:tabs>
          <w:tab w:val="left" w:pos="7320"/>
        </w:tabs>
      </w:pPr>
    </w:p>
    <w:p w:rsidR="00BA1C10" w:rsidRDefault="00BA1C10" w:rsidP="000A0A9B">
      <w:pPr>
        <w:tabs>
          <w:tab w:val="left" w:pos="7320"/>
        </w:tabs>
      </w:pPr>
    </w:p>
    <w:p w:rsidR="00BA1C10" w:rsidRDefault="00BA1C10" w:rsidP="007F3CA9">
      <w:pPr>
        <w:jc w:val="right"/>
      </w:pPr>
    </w:p>
    <w:p w:rsidR="00BA1C10" w:rsidRDefault="00BA1C10" w:rsidP="007F3CA9">
      <w:pPr>
        <w:jc w:val="right"/>
      </w:pPr>
      <w:r>
        <w:t>Додаток 1</w:t>
      </w:r>
    </w:p>
    <w:p w:rsidR="00BA1C10" w:rsidRDefault="00BA1C10" w:rsidP="007F3CA9">
      <w:pPr>
        <w:jc w:val="right"/>
      </w:pPr>
      <w:r>
        <w:t>до рішення виконавчого комітету</w:t>
      </w:r>
    </w:p>
    <w:p w:rsidR="00BA1C10" w:rsidRDefault="00BA1C10" w:rsidP="007F3CA9">
      <w:pPr>
        <w:jc w:val="right"/>
      </w:pPr>
      <w:r>
        <w:t>14.02.2013 № 72</w:t>
      </w:r>
    </w:p>
    <w:p w:rsidR="00BA1C10" w:rsidRDefault="00BA1C10" w:rsidP="007F3CA9">
      <w:pPr>
        <w:jc w:val="right"/>
      </w:pPr>
    </w:p>
    <w:p w:rsidR="00BA1C10" w:rsidRPr="0094709F" w:rsidRDefault="00BA1C10" w:rsidP="0094709F">
      <w:pPr>
        <w:jc w:val="center"/>
      </w:pPr>
      <w:r>
        <w:t>Загальний список громадян</w:t>
      </w: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94709F">
      <w:pPr>
        <w:autoSpaceDE w:val="0"/>
        <w:autoSpaceDN w:val="0"/>
        <w:adjustRightInd w:val="0"/>
        <w:jc w:val="center"/>
      </w:pPr>
      <w:r w:rsidRPr="005E283C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  <w:r>
        <w:t>.</w:t>
      </w: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668"/>
        <w:gridCol w:w="3327"/>
      </w:tblGrid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both"/>
            </w:pPr>
            <w:r w:rsidRPr="00911834">
              <w:t>№п/п</w:t>
            </w:r>
          </w:p>
        </w:tc>
        <w:tc>
          <w:tcPr>
            <w:tcW w:w="5668" w:type="dxa"/>
          </w:tcPr>
          <w:p w:rsidR="00BA1C10" w:rsidRPr="00911834" w:rsidRDefault="00BA1C10" w:rsidP="00911834">
            <w:pPr>
              <w:jc w:val="both"/>
            </w:pPr>
            <w:r w:rsidRPr="00911834">
              <w:t>Прізвище, ім"я, по -батькові</w:t>
            </w:r>
          </w:p>
          <w:p w:rsidR="00BA1C10" w:rsidRPr="00911834" w:rsidRDefault="00BA1C10" w:rsidP="009118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BA1C10" w:rsidRPr="00911834" w:rsidRDefault="00BA1C10" w:rsidP="00911834">
            <w:pPr>
              <w:jc w:val="both"/>
            </w:pPr>
            <w:r w:rsidRPr="00911834">
              <w:t>Адреса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2.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3.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4.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5.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6.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7.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8.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9.</w:t>
            </w:r>
          </w:p>
        </w:tc>
        <w:tc>
          <w:tcPr>
            <w:tcW w:w="5668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327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</w:tbl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DB4954"/>
    <w:p w:rsidR="00BA1C10" w:rsidRDefault="00BA1C10" w:rsidP="00DB4954"/>
    <w:p w:rsidR="00BA1C10" w:rsidRDefault="00BA1C10" w:rsidP="00DB4954"/>
    <w:p w:rsidR="00BA1C10" w:rsidRDefault="00BA1C10" w:rsidP="00DB4954"/>
    <w:p w:rsidR="00BA1C10" w:rsidRDefault="00BA1C10" w:rsidP="00DB4954"/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DB4954"/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5E1802">
      <w:pPr>
        <w:jc w:val="right"/>
      </w:pPr>
      <w:r>
        <w:t>Додаток 2</w:t>
      </w:r>
    </w:p>
    <w:p w:rsidR="00BA1C10" w:rsidRDefault="00BA1C10" w:rsidP="005E1802">
      <w:pPr>
        <w:jc w:val="right"/>
      </w:pPr>
      <w:r>
        <w:t>до рішення виконавчого комітету</w:t>
      </w:r>
    </w:p>
    <w:p w:rsidR="00BA1C10" w:rsidRDefault="00BA1C10" w:rsidP="0096735D">
      <w:pPr>
        <w:jc w:val="right"/>
        <w:rPr>
          <w:sz w:val="20"/>
          <w:szCs w:val="20"/>
        </w:rPr>
      </w:pPr>
      <w:r>
        <w:t>14.02.2013 № 72</w:t>
      </w: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Pr="0094709F" w:rsidRDefault="00BA1C10" w:rsidP="007F3CA9">
      <w:pPr>
        <w:jc w:val="center"/>
      </w:pPr>
      <w:r>
        <w:t>П</w:t>
      </w:r>
      <w:r w:rsidRPr="004E0B1E">
        <w:t>ершочерговий пільговий</w:t>
      </w:r>
      <w:r>
        <w:t xml:space="preserve"> список громадян</w:t>
      </w:r>
    </w:p>
    <w:p w:rsidR="00BA1C10" w:rsidRDefault="00BA1C10" w:rsidP="007F3CA9">
      <w:pPr>
        <w:ind w:left="6372"/>
        <w:jc w:val="center"/>
        <w:rPr>
          <w:sz w:val="20"/>
          <w:szCs w:val="20"/>
        </w:rPr>
      </w:pPr>
    </w:p>
    <w:p w:rsidR="00BA1C10" w:rsidRDefault="00BA1C10" w:rsidP="00F145D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E283C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590"/>
        <w:gridCol w:w="3405"/>
      </w:tblGrid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both"/>
            </w:pPr>
            <w:r w:rsidRPr="00911834">
              <w:t>№п/п</w:t>
            </w:r>
          </w:p>
        </w:tc>
        <w:tc>
          <w:tcPr>
            <w:tcW w:w="5590" w:type="dxa"/>
          </w:tcPr>
          <w:p w:rsidR="00BA1C10" w:rsidRPr="00911834" w:rsidRDefault="00BA1C10" w:rsidP="00911834">
            <w:pPr>
              <w:jc w:val="both"/>
            </w:pPr>
            <w:r w:rsidRPr="00911834">
              <w:t>Прізвище, ім"я, по -батькові</w:t>
            </w:r>
          </w:p>
          <w:p w:rsidR="00BA1C10" w:rsidRPr="00911834" w:rsidRDefault="00BA1C10" w:rsidP="009118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5" w:type="dxa"/>
          </w:tcPr>
          <w:p w:rsidR="00BA1C10" w:rsidRPr="00911834" w:rsidRDefault="00BA1C10" w:rsidP="00911834">
            <w:pPr>
              <w:jc w:val="both"/>
            </w:pPr>
            <w:r w:rsidRPr="00911834">
              <w:t>Адреса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2.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3.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4.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5.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6.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7.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8.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9.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10.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11.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 w:rsidTr="00D214FA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12.</w:t>
            </w:r>
          </w:p>
        </w:tc>
        <w:tc>
          <w:tcPr>
            <w:tcW w:w="5590" w:type="dxa"/>
          </w:tcPr>
          <w:p w:rsidR="00BA1C10" w:rsidRPr="00CA01BC" w:rsidRDefault="00BA1C10" w:rsidP="00911834">
            <w:pPr>
              <w:jc w:val="both"/>
              <w:rPr>
                <w:highlight w:val="black"/>
              </w:rPr>
            </w:pPr>
            <w:r>
              <w:t>[ПІБ]</w:t>
            </w:r>
          </w:p>
        </w:tc>
        <w:tc>
          <w:tcPr>
            <w:tcW w:w="3405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</w:tbl>
    <w:p w:rsidR="00BA1C10" w:rsidRDefault="00BA1C10" w:rsidP="007F3CA9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DB4954"/>
    <w:p w:rsidR="00BA1C10" w:rsidRDefault="00BA1C10" w:rsidP="00DB4954"/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DB4954"/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F145D1">
      <w:pPr>
        <w:jc w:val="right"/>
      </w:pPr>
      <w:r>
        <w:t>Додаток 3</w:t>
      </w:r>
    </w:p>
    <w:p w:rsidR="00BA1C10" w:rsidRDefault="00BA1C10" w:rsidP="00F145D1">
      <w:pPr>
        <w:jc w:val="right"/>
      </w:pPr>
      <w:r>
        <w:t>до рішення виконавчого комітету</w:t>
      </w:r>
    </w:p>
    <w:p w:rsidR="00BA1C10" w:rsidRDefault="00BA1C10" w:rsidP="00F145D1">
      <w:pPr>
        <w:jc w:val="right"/>
      </w:pPr>
      <w:r>
        <w:t>14.02.2013 № 72</w:t>
      </w:r>
    </w:p>
    <w:p w:rsidR="00BA1C10" w:rsidRDefault="00BA1C10" w:rsidP="00AD380E">
      <w:pPr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96735D">
      <w:pPr>
        <w:jc w:val="center"/>
        <w:rPr>
          <w:sz w:val="20"/>
          <w:szCs w:val="20"/>
        </w:rPr>
      </w:pPr>
      <w:r>
        <w:t xml:space="preserve">Загальний інвестиційний </w:t>
      </w:r>
      <w:r w:rsidRPr="004E0B1E">
        <w:rPr>
          <w:b/>
          <w:bCs/>
        </w:rPr>
        <w:t xml:space="preserve"> </w:t>
      </w:r>
      <w:r w:rsidRPr="004E0B1E">
        <w:t xml:space="preserve">список </w:t>
      </w:r>
      <w:r>
        <w:t xml:space="preserve"> громадян</w:t>
      </w:r>
    </w:p>
    <w:p w:rsidR="00BA1C10" w:rsidRDefault="00BA1C10" w:rsidP="0096735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E283C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</w:p>
    <w:p w:rsidR="00BA1C10" w:rsidRDefault="00BA1C10" w:rsidP="0096735D">
      <w:pPr>
        <w:ind w:left="6372"/>
        <w:jc w:val="both"/>
        <w:rPr>
          <w:sz w:val="20"/>
          <w:szCs w:val="20"/>
        </w:rPr>
      </w:pPr>
    </w:p>
    <w:p w:rsidR="00BA1C10" w:rsidRDefault="00BA1C10" w:rsidP="0096735D">
      <w:pPr>
        <w:ind w:left="6372"/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33"/>
        <w:gridCol w:w="3262"/>
      </w:tblGrid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both"/>
            </w:pPr>
            <w:r w:rsidRPr="00911834">
              <w:t>№п/п</w:t>
            </w:r>
          </w:p>
        </w:tc>
        <w:tc>
          <w:tcPr>
            <w:tcW w:w="5733" w:type="dxa"/>
          </w:tcPr>
          <w:p w:rsidR="00BA1C10" w:rsidRPr="00911834" w:rsidRDefault="00BA1C10" w:rsidP="00911834">
            <w:pPr>
              <w:jc w:val="both"/>
            </w:pPr>
            <w:r w:rsidRPr="00911834">
              <w:t>Прізвище, ім"я, по -батькові</w:t>
            </w:r>
          </w:p>
          <w:p w:rsidR="00BA1C10" w:rsidRPr="00911834" w:rsidRDefault="00BA1C10" w:rsidP="009118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2" w:type="dxa"/>
          </w:tcPr>
          <w:p w:rsidR="00BA1C10" w:rsidRPr="00911834" w:rsidRDefault="00BA1C10" w:rsidP="00911834">
            <w:pPr>
              <w:jc w:val="both"/>
            </w:pPr>
            <w:r w:rsidRPr="00911834">
              <w:t>Адреса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2.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3.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4.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5.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6.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7.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8.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</w:tbl>
    <w:p w:rsidR="00BA1C10" w:rsidRDefault="00BA1C10" w:rsidP="0096735D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DB4954"/>
    <w:p w:rsidR="00BA1C10" w:rsidRDefault="00BA1C10" w:rsidP="00DB4954"/>
    <w:p w:rsidR="00BA1C10" w:rsidRDefault="00BA1C10" w:rsidP="00DB4954"/>
    <w:p w:rsidR="00BA1C10" w:rsidRDefault="00BA1C10" w:rsidP="00DB4954"/>
    <w:p w:rsidR="00BA1C10" w:rsidRDefault="00BA1C10" w:rsidP="00DB4954"/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DB4954"/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6C5F46">
      <w:pPr>
        <w:jc w:val="right"/>
      </w:pPr>
      <w:r>
        <w:t>Додаток 4</w:t>
      </w:r>
    </w:p>
    <w:p w:rsidR="00BA1C10" w:rsidRDefault="00BA1C10" w:rsidP="006C5F46">
      <w:pPr>
        <w:jc w:val="right"/>
      </w:pPr>
      <w:r>
        <w:t>до рішення виконавчого комітету</w:t>
      </w:r>
    </w:p>
    <w:p w:rsidR="00BA1C10" w:rsidRDefault="00BA1C10" w:rsidP="006C5F46">
      <w:pPr>
        <w:jc w:val="right"/>
      </w:pPr>
      <w:r>
        <w:t>14.02.2013 № 72</w:t>
      </w:r>
    </w:p>
    <w:p w:rsidR="00BA1C10" w:rsidRDefault="00BA1C10" w:rsidP="006C5F46">
      <w:pPr>
        <w:jc w:val="both"/>
        <w:rPr>
          <w:sz w:val="20"/>
          <w:szCs w:val="20"/>
        </w:rPr>
      </w:pPr>
    </w:p>
    <w:p w:rsidR="00BA1C10" w:rsidRDefault="00BA1C10" w:rsidP="006C5F46">
      <w:pPr>
        <w:ind w:left="6372"/>
        <w:jc w:val="both"/>
        <w:rPr>
          <w:sz w:val="20"/>
          <w:szCs w:val="20"/>
        </w:rPr>
      </w:pPr>
    </w:p>
    <w:p w:rsidR="00BA1C10" w:rsidRDefault="00BA1C10" w:rsidP="006C5F46">
      <w:pPr>
        <w:ind w:left="6372"/>
        <w:jc w:val="both"/>
        <w:rPr>
          <w:sz w:val="20"/>
          <w:szCs w:val="20"/>
        </w:rPr>
      </w:pPr>
    </w:p>
    <w:p w:rsidR="00BA1C10" w:rsidRDefault="00BA1C10" w:rsidP="006C5F46">
      <w:pPr>
        <w:jc w:val="center"/>
        <w:rPr>
          <w:sz w:val="20"/>
          <w:szCs w:val="20"/>
        </w:rPr>
      </w:pPr>
      <w:r>
        <w:t xml:space="preserve">Позачерговий інвестиційний  </w:t>
      </w:r>
      <w:r w:rsidRPr="004E0B1E">
        <w:rPr>
          <w:b/>
          <w:bCs/>
        </w:rPr>
        <w:t xml:space="preserve"> </w:t>
      </w:r>
      <w:r w:rsidRPr="004E0B1E">
        <w:t xml:space="preserve">список </w:t>
      </w:r>
      <w:r>
        <w:t>громадян</w:t>
      </w:r>
    </w:p>
    <w:p w:rsidR="00BA1C10" w:rsidRDefault="00BA1C10" w:rsidP="006C5F4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E283C"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</w:rPr>
        <w:t xml:space="preserve">, </w:t>
      </w:r>
      <w:r w:rsidRPr="005E283C">
        <w:t>господарських будівель і споруд</w:t>
      </w:r>
    </w:p>
    <w:p w:rsidR="00BA1C10" w:rsidRDefault="00BA1C10" w:rsidP="006C5F46">
      <w:pPr>
        <w:ind w:left="6372"/>
        <w:jc w:val="both"/>
        <w:rPr>
          <w:sz w:val="20"/>
          <w:szCs w:val="20"/>
        </w:rPr>
      </w:pPr>
    </w:p>
    <w:p w:rsidR="00BA1C10" w:rsidRDefault="00BA1C10" w:rsidP="006C5F46">
      <w:pPr>
        <w:ind w:left="6372"/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33"/>
        <w:gridCol w:w="3262"/>
      </w:tblGrid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both"/>
            </w:pPr>
            <w:r w:rsidRPr="00911834">
              <w:t>№п/п</w:t>
            </w:r>
          </w:p>
        </w:tc>
        <w:tc>
          <w:tcPr>
            <w:tcW w:w="5733" w:type="dxa"/>
          </w:tcPr>
          <w:p w:rsidR="00BA1C10" w:rsidRPr="00911834" w:rsidRDefault="00BA1C10" w:rsidP="00911834">
            <w:pPr>
              <w:jc w:val="both"/>
            </w:pPr>
            <w:r w:rsidRPr="00911834">
              <w:t>Прізвище, ім"я, по -батькові</w:t>
            </w:r>
          </w:p>
          <w:p w:rsidR="00BA1C10" w:rsidRPr="00911834" w:rsidRDefault="00BA1C10" w:rsidP="009118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2" w:type="dxa"/>
          </w:tcPr>
          <w:p w:rsidR="00BA1C10" w:rsidRPr="00911834" w:rsidRDefault="00BA1C10" w:rsidP="00911834">
            <w:pPr>
              <w:jc w:val="both"/>
            </w:pPr>
            <w:r w:rsidRPr="00911834">
              <w:t>Адреса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1.</w:t>
            </w:r>
          </w:p>
        </w:tc>
        <w:tc>
          <w:tcPr>
            <w:tcW w:w="5733" w:type="dxa"/>
          </w:tcPr>
          <w:p w:rsidR="00BA1C10" w:rsidRPr="00CA01BC" w:rsidRDefault="00BA1C10" w:rsidP="00CA01BC">
            <w:pPr>
              <w:ind w:firstLine="708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2.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3.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EB22C1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  <w:tr w:rsidR="00BA1C10">
        <w:tc>
          <w:tcPr>
            <w:tcW w:w="861" w:type="dxa"/>
          </w:tcPr>
          <w:p w:rsidR="00BA1C10" w:rsidRPr="00911834" w:rsidRDefault="00BA1C10" w:rsidP="00911834">
            <w:pPr>
              <w:jc w:val="center"/>
            </w:pPr>
            <w:r w:rsidRPr="00911834">
              <w:t>4.</w:t>
            </w:r>
          </w:p>
        </w:tc>
        <w:tc>
          <w:tcPr>
            <w:tcW w:w="5733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[ПІБ]</w:t>
            </w:r>
          </w:p>
        </w:tc>
        <w:tc>
          <w:tcPr>
            <w:tcW w:w="3262" w:type="dxa"/>
          </w:tcPr>
          <w:p w:rsidR="00BA1C10" w:rsidRPr="00CA01BC" w:rsidRDefault="00BA1C10" w:rsidP="00911834">
            <w:pPr>
              <w:jc w:val="both"/>
              <w:rPr>
                <w:sz w:val="20"/>
                <w:szCs w:val="20"/>
                <w:highlight w:val="black"/>
              </w:rPr>
            </w:pPr>
            <w:r>
              <w:t>[</w:t>
            </w:r>
            <w:r w:rsidRPr="00911834">
              <w:t>Адреса</w:t>
            </w:r>
            <w:r>
              <w:t>]</w:t>
            </w:r>
          </w:p>
        </w:tc>
      </w:tr>
    </w:tbl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DB4954"/>
    <w:p w:rsidR="00BA1C10" w:rsidRDefault="00BA1C10" w:rsidP="00DB4954"/>
    <w:p w:rsidR="00BA1C10" w:rsidRDefault="00BA1C10" w:rsidP="00DB4954"/>
    <w:p w:rsidR="00BA1C10" w:rsidRDefault="00BA1C10" w:rsidP="00DB4954"/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DB4954"/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Default="00BA1C10" w:rsidP="00AD380E">
      <w:pPr>
        <w:ind w:left="6372"/>
        <w:jc w:val="both"/>
        <w:rPr>
          <w:sz w:val="20"/>
          <w:szCs w:val="20"/>
        </w:rPr>
      </w:pPr>
    </w:p>
    <w:p w:rsidR="00BA1C10" w:rsidRPr="000B2C41" w:rsidRDefault="00BA1C10" w:rsidP="00DB4954">
      <w:pPr>
        <w:ind w:left="6372"/>
        <w:jc w:val="right"/>
      </w:pPr>
      <w:r w:rsidRPr="000B2C41">
        <w:t>Додаток 5</w:t>
      </w:r>
    </w:p>
    <w:p w:rsidR="00BA1C10" w:rsidRPr="000B2C41" w:rsidRDefault="00BA1C10" w:rsidP="00DB4954">
      <w:pPr>
        <w:ind w:right="43"/>
        <w:jc w:val="right"/>
      </w:pPr>
      <w:r>
        <w:t xml:space="preserve">                                                                               </w:t>
      </w:r>
      <w:r w:rsidRPr="000B2C41">
        <w:t>до рішення виконавчого комітету</w:t>
      </w:r>
    </w:p>
    <w:p w:rsidR="00BA1C10" w:rsidRPr="000B2C41" w:rsidRDefault="00BA1C10" w:rsidP="00DB4954">
      <w:pPr>
        <w:widowControl w:val="0"/>
        <w:ind w:left="5664" w:firstLine="708"/>
        <w:jc w:val="right"/>
      </w:pPr>
      <w:r>
        <w:t>14.02.2013</w:t>
      </w:r>
      <w:r w:rsidRPr="000B2C41">
        <w:t xml:space="preserve"> №</w:t>
      </w:r>
      <w:r>
        <w:t xml:space="preserve"> 72</w:t>
      </w:r>
    </w:p>
    <w:p w:rsidR="00BA1C10" w:rsidRDefault="00BA1C10" w:rsidP="00AD380E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Д О Г О В І Р   №___</w:t>
      </w:r>
    </w:p>
    <w:p w:rsidR="00BA1C10" w:rsidRPr="0031171E" w:rsidRDefault="00BA1C10" w:rsidP="00AD380E">
      <w:pPr>
        <w:widowControl w:val="0"/>
        <w:jc w:val="center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spacing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про інвестиції на розвиток інфраструктури </w:t>
      </w:r>
      <w:r w:rsidRPr="0031171E">
        <w:rPr>
          <w:b/>
          <w:bCs/>
        </w:rPr>
        <w:t xml:space="preserve">міста </w:t>
      </w:r>
    </w:p>
    <w:tbl>
      <w:tblPr>
        <w:tblW w:w="0" w:type="auto"/>
        <w:tblInd w:w="-106" w:type="dxa"/>
        <w:tblLook w:val="01E0"/>
      </w:tblPr>
      <w:tblGrid>
        <w:gridCol w:w="4985"/>
        <w:gridCol w:w="4871"/>
      </w:tblGrid>
      <w:tr w:rsidR="00BA1C10" w:rsidRPr="0031171E">
        <w:tc>
          <w:tcPr>
            <w:tcW w:w="5274" w:type="dxa"/>
          </w:tcPr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«__»________20__ року</w:t>
            </w:r>
          </w:p>
        </w:tc>
        <w:tc>
          <w:tcPr>
            <w:tcW w:w="5274" w:type="dxa"/>
          </w:tcPr>
          <w:p w:rsidR="00BA1C10" w:rsidRPr="0031171E" w:rsidRDefault="00BA1C10" w:rsidP="004261C2">
            <w:pPr>
              <w:widowControl w:val="0"/>
              <w:jc w:val="right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м. Ковель</w:t>
            </w:r>
          </w:p>
        </w:tc>
      </w:tr>
    </w:tbl>
    <w:p w:rsidR="00BA1C10" w:rsidRPr="0031171E" w:rsidRDefault="00BA1C10" w:rsidP="00AD380E">
      <w:pPr>
        <w:widowControl w:val="0"/>
        <w:jc w:val="both"/>
        <w:rPr>
          <w:spacing w:val="-13"/>
        </w:rPr>
      </w:pPr>
      <w:r w:rsidRPr="00633429">
        <w:rPr>
          <w:spacing w:val="-13"/>
        </w:rPr>
        <w:t xml:space="preserve">Виконавчий комітет Ковельської міської ради Волинської області, в особі міського голови </w:t>
      </w:r>
      <w:r>
        <w:rPr>
          <w:spacing w:val="-13"/>
        </w:rPr>
        <w:t>Кіндера О.О.</w:t>
      </w:r>
      <w:r w:rsidRPr="00633429">
        <w:rPr>
          <w:spacing w:val="-13"/>
        </w:rPr>
        <w:t>, який діє на підставі Закон</w:t>
      </w:r>
      <w:r>
        <w:rPr>
          <w:spacing w:val="-13"/>
        </w:rPr>
        <w:t>у</w:t>
      </w:r>
      <w:r w:rsidRPr="00633429">
        <w:rPr>
          <w:spacing w:val="-13"/>
        </w:rPr>
        <w:t xml:space="preserve"> України «Про місцеве самоврядування в Україні»,</w:t>
      </w:r>
      <w:r w:rsidRPr="00633429">
        <w:rPr>
          <w:spacing w:val="-9"/>
        </w:rPr>
        <w:t xml:space="preserve"> </w:t>
      </w:r>
      <w:r w:rsidRPr="00633429">
        <w:rPr>
          <w:spacing w:val="-13"/>
        </w:rPr>
        <w:t xml:space="preserve">з однієї сторони (далі – </w:t>
      </w:r>
      <w:r w:rsidRPr="0025197D">
        <w:rPr>
          <w:b/>
          <w:bCs/>
          <w:i/>
          <w:iCs/>
          <w:spacing w:val="-13"/>
        </w:rPr>
        <w:t>Виконком</w:t>
      </w:r>
      <w:r w:rsidRPr="00633429">
        <w:rPr>
          <w:spacing w:val="-13"/>
        </w:rPr>
        <w:t>), та Інвестор</w:t>
      </w:r>
      <w:r>
        <w:rPr>
          <w:spacing w:val="-13"/>
        </w:rPr>
        <w:t>а</w:t>
      </w:r>
      <w:r w:rsidRPr="00633429">
        <w:rPr>
          <w:spacing w:val="-13"/>
        </w:rPr>
        <w:t xml:space="preserve"> – громадянин</w:t>
      </w:r>
      <w:r>
        <w:rPr>
          <w:spacing w:val="-13"/>
        </w:rPr>
        <w:t>а</w:t>
      </w:r>
      <w:r w:rsidRPr="00633429">
        <w:rPr>
          <w:spacing w:val="-13"/>
        </w:rPr>
        <w:t xml:space="preserve"> ___________</w:t>
      </w:r>
      <w:r>
        <w:rPr>
          <w:spacing w:val="-13"/>
        </w:rPr>
        <w:t>_____________________</w:t>
      </w:r>
      <w:r w:rsidRPr="00633429">
        <w:rPr>
          <w:spacing w:val="-13"/>
        </w:rPr>
        <w:t>,  який проживає за адресою _________ (далі –</w:t>
      </w:r>
      <w:r w:rsidRPr="0031171E">
        <w:rPr>
          <w:spacing w:val="-13"/>
        </w:rPr>
        <w:t xml:space="preserve"> </w:t>
      </w:r>
      <w:r w:rsidRPr="0025197D">
        <w:rPr>
          <w:b/>
          <w:bCs/>
          <w:i/>
          <w:iCs/>
          <w:spacing w:val="-13"/>
        </w:rPr>
        <w:t>Інвестор</w:t>
      </w:r>
      <w:r w:rsidRPr="0031171E">
        <w:rPr>
          <w:spacing w:val="-13"/>
        </w:rPr>
        <w:t>), а разом СТОРОНИ, уклали цей Договір про інвестиції на розвиток інженерно-транспортної та соціальної інфраструктури міста</w:t>
      </w:r>
      <w:r w:rsidRPr="0031171E">
        <w:t xml:space="preserve"> (далі – Договір ) </w:t>
      </w:r>
      <w:r w:rsidRPr="0031171E">
        <w:rPr>
          <w:spacing w:val="-13"/>
        </w:rPr>
        <w:t>про наступне:</w:t>
      </w:r>
    </w:p>
    <w:p w:rsidR="00BA1C10" w:rsidRPr="0031171E" w:rsidRDefault="00BA1C10" w:rsidP="00AD380E">
      <w:pPr>
        <w:widowControl w:val="0"/>
        <w:spacing w:before="240" w:after="120"/>
        <w:ind w:left="357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1. ПРЕДМЕТ ДОГОВОРУ</w:t>
      </w:r>
    </w:p>
    <w:p w:rsidR="00BA1C10" w:rsidRPr="00455283" w:rsidRDefault="00BA1C10" w:rsidP="00AD380E">
      <w:pPr>
        <w:widowControl w:val="0"/>
        <w:jc w:val="both"/>
        <w:rPr>
          <w:spacing w:val="-6"/>
        </w:rPr>
      </w:pPr>
      <w:r>
        <w:rPr>
          <w:spacing w:val="-13"/>
        </w:rPr>
        <w:t xml:space="preserve">1.1. </w:t>
      </w:r>
      <w:r w:rsidRPr="0031171E">
        <w:rPr>
          <w:spacing w:val="-13"/>
        </w:rPr>
        <w:t>Предметом цього Договору є визначення для</w:t>
      </w:r>
      <w:r>
        <w:rPr>
          <w:spacing w:val="-13"/>
        </w:rPr>
        <w:t xml:space="preserve"> </w:t>
      </w:r>
      <w:r w:rsidRPr="0068084A">
        <w:rPr>
          <w:b/>
          <w:bCs/>
          <w:i/>
          <w:iCs/>
          <w:spacing w:val="-13"/>
        </w:rPr>
        <w:t xml:space="preserve">Інвестора </w:t>
      </w:r>
      <w:r w:rsidRPr="0031171E">
        <w:t xml:space="preserve">розміру інвестиційного внеску </w:t>
      </w:r>
      <w:r w:rsidRPr="0031171E">
        <w:rPr>
          <w:spacing w:val="-9"/>
        </w:rPr>
        <w:t xml:space="preserve">у створенні і розвитку інженерно-транспортної та соціальної інфраструктури </w:t>
      </w:r>
      <w:r>
        <w:t xml:space="preserve">міста Ковель, </w:t>
      </w:r>
      <w:r w:rsidRPr="0031171E">
        <w:t xml:space="preserve"> у </w:t>
      </w:r>
      <w:r w:rsidRPr="00455283">
        <w:t xml:space="preserve">відсотковому значенні </w:t>
      </w:r>
      <w:r>
        <w:t>– 3,8875%</w:t>
      </w:r>
      <w:r w:rsidRPr="00455283">
        <w:t xml:space="preserve"> від загальної кошторисної вартості будівництва об’єкта,</w:t>
      </w:r>
      <w:r w:rsidRPr="00455283">
        <w:rPr>
          <w:spacing w:val="-6"/>
        </w:rPr>
        <w:t xml:space="preserve"> згідно </w:t>
      </w:r>
      <w:r w:rsidRPr="00455283">
        <w:rPr>
          <w:spacing w:val="-13"/>
        </w:rPr>
        <w:t>рішення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споруд»» та рішення виконавчого комітету від __</w:t>
      </w:r>
      <w:r>
        <w:rPr>
          <w:spacing w:val="-13"/>
        </w:rPr>
        <w:t>______</w:t>
      </w:r>
      <w:r w:rsidRPr="00455283">
        <w:rPr>
          <w:spacing w:val="-13"/>
        </w:rPr>
        <w:t>__</w:t>
      </w:r>
      <w:r>
        <w:rPr>
          <w:spacing w:val="-13"/>
        </w:rPr>
        <w:t>______</w:t>
      </w:r>
      <w:r w:rsidRPr="00455283">
        <w:rPr>
          <w:spacing w:val="-13"/>
        </w:rPr>
        <w:t>_____р.№____</w:t>
      </w:r>
      <w:r>
        <w:rPr>
          <w:spacing w:val="-13"/>
        </w:rPr>
        <w:t>___</w:t>
      </w:r>
      <w:r w:rsidRPr="00455283">
        <w:rPr>
          <w:spacing w:val="-13"/>
        </w:rPr>
        <w:t>___</w:t>
      </w:r>
      <w:r w:rsidRPr="00455283">
        <w:rPr>
          <w:spacing w:val="-6"/>
        </w:rPr>
        <w:t>.</w:t>
      </w:r>
    </w:p>
    <w:p w:rsidR="00BA1C10" w:rsidRDefault="00BA1C10" w:rsidP="00AD380E">
      <w:pPr>
        <w:widowControl w:val="0"/>
        <w:jc w:val="both"/>
        <w:rPr>
          <w:spacing w:val="-6"/>
        </w:rPr>
      </w:pPr>
      <w:r w:rsidRPr="00455283">
        <w:rPr>
          <w:spacing w:val="-6"/>
        </w:rPr>
        <w:t xml:space="preserve">1.2. Об’єктом інвестицій на розвиток інфраструктури є </w:t>
      </w:r>
    </w:p>
    <w:p w:rsidR="00BA1C10" w:rsidRPr="00455283" w:rsidRDefault="00BA1C10" w:rsidP="00AD380E">
      <w:pPr>
        <w:widowControl w:val="0"/>
        <w:jc w:val="center"/>
        <w:rPr>
          <w:spacing w:val="-6"/>
        </w:rPr>
      </w:pPr>
      <w:r>
        <w:rPr>
          <w:spacing w:val="-6"/>
          <w:u w:val="single"/>
        </w:rPr>
        <w:t>водовідведення в районі вулиць Макаренка-Церковна</w:t>
      </w:r>
    </w:p>
    <w:p w:rsidR="00BA1C10" w:rsidRPr="00455283" w:rsidRDefault="00BA1C10" w:rsidP="00AD380E">
      <w:pPr>
        <w:widowControl w:val="0"/>
        <w:jc w:val="center"/>
        <w:rPr>
          <w:spacing w:val="-6"/>
          <w:sz w:val="16"/>
          <w:szCs w:val="16"/>
        </w:rPr>
      </w:pPr>
      <w:r w:rsidRPr="00455283">
        <w:rPr>
          <w:spacing w:val="-6"/>
          <w:sz w:val="16"/>
          <w:szCs w:val="16"/>
        </w:rPr>
        <w:t xml:space="preserve"> (Короткий опис інвестиційного проекту, робіт, послуг, на які будуть використані кошти)</w:t>
      </w:r>
    </w:p>
    <w:p w:rsidR="00BA1C10" w:rsidRPr="00455283" w:rsidRDefault="00BA1C10" w:rsidP="00AD380E">
      <w:pPr>
        <w:widowControl w:val="0"/>
        <w:jc w:val="both"/>
      </w:pPr>
      <w:r w:rsidRPr="00455283">
        <w:t>1.3.Загальний розмір інвестиційного внеску для інвестора становить</w:t>
      </w:r>
      <w:r>
        <w:t xml:space="preserve"> 31100 </w:t>
      </w:r>
      <w:r w:rsidRPr="00455283">
        <w:t>грн.</w:t>
      </w:r>
    </w:p>
    <w:p w:rsidR="00BA1C10" w:rsidRPr="0031171E" w:rsidRDefault="00BA1C10" w:rsidP="00AD380E">
      <w:pPr>
        <w:widowControl w:val="0"/>
        <w:spacing w:before="240"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2. ОБОВЯЗКИ СТОРІН</w:t>
      </w:r>
    </w:p>
    <w:p w:rsidR="00BA1C10" w:rsidRPr="0031171E" w:rsidRDefault="00BA1C10" w:rsidP="00AD380E">
      <w:pPr>
        <w:widowControl w:val="0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2.1. </w:t>
      </w:r>
      <w:r w:rsidRPr="0025197D">
        <w:rPr>
          <w:b/>
          <w:bCs/>
          <w:i/>
          <w:iCs/>
          <w:spacing w:val="-13"/>
        </w:rPr>
        <w:t>Виконком</w:t>
      </w:r>
      <w:r w:rsidRPr="0031171E">
        <w:rPr>
          <w:b/>
          <w:bCs/>
          <w:spacing w:val="-13"/>
        </w:rPr>
        <w:t xml:space="preserve"> зобов’язується:</w:t>
      </w:r>
    </w:p>
    <w:p w:rsidR="00BA1C10" w:rsidRPr="0031171E" w:rsidRDefault="00BA1C10" w:rsidP="00AD380E">
      <w:pPr>
        <w:widowControl w:val="0"/>
        <w:jc w:val="both"/>
        <w:rPr>
          <w:spacing w:val="-6"/>
        </w:rPr>
      </w:pPr>
      <w:r>
        <w:rPr>
          <w:spacing w:val="-6"/>
        </w:rPr>
        <w:t>2.1.1. Використати отримані від Інвестора кошти інвестиційного внеску згідно цільового призначення.</w:t>
      </w:r>
    </w:p>
    <w:p w:rsidR="00BA1C10" w:rsidRPr="0031171E" w:rsidRDefault="00BA1C10" w:rsidP="00AD380E">
      <w:pPr>
        <w:widowControl w:val="0"/>
        <w:jc w:val="both"/>
      </w:pPr>
    </w:p>
    <w:p w:rsidR="00BA1C10" w:rsidRPr="0031171E" w:rsidRDefault="00BA1C10" w:rsidP="00AD380E">
      <w:pPr>
        <w:widowControl w:val="0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2.2 </w:t>
      </w:r>
      <w:r w:rsidRPr="0025197D">
        <w:rPr>
          <w:b/>
          <w:bCs/>
          <w:i/>
          <w:iCs/>
          <w:spacing w:val="-13"/>
        </w:rPr>
        <w:t>Інвестор</w:t>
      </w:r>
      <w:r w:rsidRPr="0031171E">
        <w:rPr>
          <w:b/>
          <w:bCs/>
          <w:spacing w:val="-13"/>
        </w:rPr>
        <w:t xml:space="preserve"> зобов’язується:</w:t>
      </w:r>
    </w:p>
    <w:p w:rsidR="00BA1C10" w:rsidRPr="00AC3DA3" w:rsidRDefault="00BA1C10" w:rsidP="00AD380E">
      <w:pPr>
        <w:jc w:val="both"/>
        <w:rPr>
          <w:spacing w:val="-13"/>
        </w:rPr>
      </w:pPr>
      <w:r w:rsidRPr="00AC3DA3">
        <w:rPr>
          <w:spacing w:val="-13"/>
        </w:rPr>
        <w:t xml:space="preserve">Перерахувати кошти </w:t>
      </w:r>
      <w:r w:rsidRPr="00AC3DA3">
        <w:rPr>
          <w:spacing w:val="-6"/>
        </w:rPr>
        <w:t>інвестиційного внеску</w:t>
      </w:r>
      <w:r w:rsidRPr="00AC3DA3">
        <w:t xml:space="preserve"> до цільового фонду соціально-економічного розвитку міста Ковель</w:t>
      </w:r>
      <w:r w:rsidRPr="00AC3DA3">
        <w:rPr>
          <w:spacing w:val="-13"/>
        </w:rPr>
        <w:t xml:space="preserve"> на рахунок міського бюджету; код ЗКПО </w:t>
      </w:r>
      <w:r>
        <w:rPr>
          <w:spacing w:val="-13"/>
        </w:rPr>
        <w:t>37788874</w:t>
      </w:r>
      <w:r w:rsidRPr="00AC3DA3">
        <w:rPr>
          <w:spacing w:val="-13"/>
        </w:rPr>
        <w:t xml:space="preserve">; р/р 31510931700004 ГУДКУ у Волинській області; МФО 803014; код призначення платежу 50110000 – Цільові фонди, утворені Верховною Радою Автономної Республіки Крим, органами місцевого самоврядування та місцевими органами виконавчої влади. Назва платежу: </w:t>
      </w:r>
      <w:r w:rsidRPr="00AC3DA3">
        <w:rPr>
          <w:spacing w:val="-13"/>
          <w:u w:val="single"/>
        </w:rPr>
        <w:t>Цільовий фонд соціально-економічного розвитку</w:t>
      </w:r>
      <w:r w:rsidRPr="00AC3DA3">
        <w:rPr>
          <w:spacing w:val="-13"/>
        </w:rPr>
        <w:t xml:space="preserve"> (</w:t>
      </w:r>
      <w:r w:rsidRPr="00AC3DA3">
        <w:rPr>
          <w:spacing w:val="-6"/>
        </w:rPr>
        <w:t>інвестиційний внесок</w:t>
      </w:r>
      <w:r w:rsidRPr="00AC3DA3">
        <w:rPr>
          <w:spacing w:val="-13"/>
        </w:rPr>
        <w:t xml:space="preserve"> на розвиток інфраструктури):</w:t>
      </w:r>
    </w:p>
    <w:p w:rsidR="00BA1C10" w:rsidRPr="00F54AFC" w:rsidRDefault="00BA1C10" w:rsidP="00AD380E">
      <w:pPr>
        <w:jc w:val="both"/>
      </w:pPr>
      <w:r w:rsidRPr="0031171E">
        <w:rPr>
          <w:spacing w:val="-13"/>
        </w:rPr>
        <w:t xml:space="preserve">Єдиним платежем в сумі </w:t>
      </w:r>
      <w:r>
        <w:rPr>
          <w:spacing w:val="-13"/>
        </w:rPr>
        <w:t>31100</w:t>
      </w:r>
      <w:r w:rsidRPr="0031171E">
        <w:rPr>
          <w:spacing w:val="-13"/>
        </w:rPr>
        <w:t xml:space="preserve"> грн. </w:t>
      </w:r>
      <w:r>
        <w:rPr>
          <w:spacing w:val="-13"/>
        </w:rPr>
        <w:t xml:space="preserve">00 коп. </w:t>
      </w:r>
      <w:r w:rsidRPr="0031171E">
        <w:rPr>
          <w:spacing w:val="-13"/>
        </w:rPr>
        <w:t xml:space="preserve">  </w:t>
      </w:r>
      <w:r>
        <w:t xml:space="preserve">в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BA1C10" w:rsidRDefault="00BA1C10" w:rsidP="00AD380E">
      <w:pPr>
        <w:ind w:left="720"/>
        <w:jc w:val="both"/>
        <w:rPr>
          <w:spacing w:val="-13"/>
        </w:rPr>
      </w:pPr>
    </w:p>
    <w:p w:rsidR="00BA1C10" w:rsidRPr="00C10C76" w:rsidRDefault="00BA1C10" w:rsidP="00AD380E">
      <w:pPr>
        <w:ind w:left="360"/>
        <w:jc w:val="both"/>
        <w:rPr>
          <w:spacing w:val="-13"/>
        </w:rPr>
      </w:pPr>
    </w:p>
    <w:p w:rsidR="00BA1C10" w:rsidRDefault="00BA1C10" w:rsidP="00AD380E">
      <w:pPr>
        <w:widowControl w:val="0"/>
        <w:spacing w:before="120" w:after="240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3. ТЕРМІН ДІЇ ДОГОВОРУ</w:t>
      </w:r>
    </w:p>
    <w:p w:rsidR="00BA1C10" w:rsidRDefault="00BA1C10" w:rsidP="00AD380E">
      <w:pPr>
        <w:widowControl w:val="0"/>
        <w:jc w:val="both"/>
        <w:rPr>
          <w:b/>
          <w:bCs/>
          <w:spacing w:val="-13"/>
        </w:rPr>
      </w:pPr>
      <w:r w:rsidRPr="0031171E">
        <w:rPr>
          <w:spacing w:val="-13"/>
        </w:rPr>
        <w:t xml:space="preserve">3.1. Договір діє з моменту </w:t>
      </w:r>
      <w:r>
        <w:rPr>
          <w:spacing w:val="-13"/>
        </w:rPr>
        <w:t xml:space="preserve">підписання </w:t>
      </w:r>
      <w:r w:rsidRPr="0031171E">
        <w:rPr>
          <w:spacing w:val="-13"/>
        </w:rPr>
        <w:t xml:space="preserve">його </w:t>
      </w:r>
      <w:r>
        <w:rPr>
          <w:spacing w:val="-13"/>
        </w:rPr>
        <w:t>СТОРОНАМИ.</w:t>
      </w:r>
    </w:p>
    <w:p w:rsidR="00BA1C10" w:rsidRDefault="00BA1C10" w:rsidP="00DB4954">
      <w:pPr>
        <w:jc w:val="both"/>
        <w:rPr>
          <w:b/>
          <w:bCs/>
          <w:spacing w:val="-13"/>
        </w:rPr>
      </w:pPr>
      <w:r w:rsidRPr="0031171E">
        <w:rPr>
          <w:spacing w:val="-13"/>
        </w:rPr>
        <w:t>3.</w:t>
      </w:r>
      <w:r>
        <w:rPr>
          <w:spacing w:val="-13"/>
        </w:rPr>
        <w:t>2</w:t>
      </w:r>
      <w:r w:rsidRPr="0031171E">
        <w:rPr>
          <w:spacing w:val="-13"/>
        </w:rPr>
        <w:t xml:space="preserve">. </w:t>
      </w:r>
      <w:r>
        <w:rPr>
          <w:spacing w:val="-13"/>
        </w:rPr>
        <w:t>Строк дії до</w:t>
      </w:r>
      <w:r w:rsidRPr="0031171E">
        <w:rPr>
          <w:spacing w:val="-13"/>
        </w:rPr>
        <w:t>гов</w:t>
      </w:r>
      <w:r>
        <w:rPr>
          <w:spacing w:val="-13"/>
        </w:rPr>
        <w:t>о</w:t>
      </w:r>
      <w:r w:rsidRPr="0031171E">
        <w:rPr>
          <w:spacing w:val="-13"/>
        </w:rPr>
        <w:t>р</w:t>
      </w:r>
      <w:r>
        <w:rPr>
          <w:spacing w:val="-13"/>
        </w:rPr>
        <w:t xml:space="preserve">у – </w:t>
      </w:r>
      <w:r w:rsidRPr="0031171E">
        <w:rPr>
          <w:spacing w:val="-13"/>
        </w:rPr>
        <w:t xml:space="preserve"> </w:t>
      </w:r>
      <w:r>
        <w:t xml:space="preserve">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4. ВІДПОВІДАЛЬНІСТЬ СТОРІН</w:t>
      </w:r>
    </w:p>
    <w:p w:rsidR="00BA1C10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>4.1. За невиконання або неналежне виконання  умов Договору  СТОРОНИ несуть відповідальність відповідно до чинного</w:t>
      </w:r>
      <w:r w:rsidRPr="0031171E">
        <w:rPr>
          <w:color w:val="FF0000"/>
          <w:spacing w:val="-13"/>
        </w:rPr>
        <w:t xml:space="preserve"> </w:t>
      </w:r>
      <w:r w:rsidRPr="0031171E">
        <w:rPr>
          <w:spacing w:val="-13"/>
        </w:rPr>
        <w:t>законодавства та цього Договору.</w:t>
      </w:r>
    </w:p>
    <w:p w:rsidR="00BA1C10" w:rsidRPr="0031171E" w:rsidRDefault="00BA1C10" w:rsidP="00AD380E">
      <w:pPr>
        <w:widowControl w:val="0"/>
        <w:jc w:val="both"/>
        <w:rPr>
          <w:b/>
          <w:bCs/>
          <w:spacing w:val="-13"/>
        </w:rPr>
      </w:pPr>
      <w:r>
        <w:rPr>
          <w:spacing w:val="-13"/>
        </w:rPr>
        <w:t>4.2. За невиконання пункту 2.2. у встановлений даним Договором строк Інвестор зобов’</w:t>
      </w:r>
      <w:r w:rsidRPr="002A2494">
        <w:rPr>
          <w:spacing w:val="-13"/>
          <w:lang w:val="ru-RU"/>
        </w:rPr>
        <w:t>яз</w:t>
      </w:r>
      <w:r>
        <w:rPr>
          <w:spacing w:val="-13"/>
          <w:lang w:val="ru-RU"/>
        </w:rPr>
        <w:t>аний</w:t>
      </w:r>
      <w:r w:rsidRPr="002A2494">
        <w:rPr>
          <w:spacing w:val="-13"/>
          <w:lang w:val="ru-RU"/>
        </w:rPr>
        <w:t xml:space="preserve"> </w:t>
      </w:r>
      <w:r>
        <w:rPr>
          <w:spacing w:val="-13"/>
          <w:lang w:val="ru-RU"/>
        </w:rPr>
        <w:t xml:space="preserve">в місячний термін </w:t>
      </w:r>
      <w:r w:rsidRPr="002A2494">
        <w:rPr>
          <w:spacing w:val="-13"/>
          <w:lang w:val="ru-RU"/>
        </w:rPr>
        <w:t>сплатити неустойку в розмірі 100</w:t>
      </w:r>
      <w:r>
        <w:rPr>
          <w:spacing w:val="-13"/>
          <w:lang w:val="ru-RU"/>
        </w:rPr>
        <w:t>0</w:t>
      </w:r>
      <w:r w:rsidRPr="002A2494">
        <w:rPr>
          <w:spacing w:val="-13"/>
          <w:lang w:val="ru-RU"/>
        </w:rPr>
        <w:t xml:space="preserve"> грн.</w:t>
      </w:r>
      <w:r>
        <w:rPr>
          <w:spacing w:val="-13"/>
          <w:lang w:val="ru-RU"/>
        </w:rPr>
        <w:t xml:space="preserve"> </w:t>
      </w: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5. ПОРЯДОК РОЗВ’ЯЗАННЯ СУПЕРЕЧОК</w:t>
      </w:r>
    </w:p>
    <w:p w:rsidR="00BA1C10" w:rsidRPr="0031171E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>5.1. Спори, які можуть виникнути під час виконання Договору, вирішуються шляхом переговорів, а за відсутності згоди – у судовому порядку.</w:t>
      </w: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6. ЗМІНА УМОВ ДОГОВОРУ</w:t>
      </w:r>
    </w:p>
    <w:p w:rsidR="00BA1C10" w:rsidRPr="0031171E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 xml:space="preserve">6.1. Зміни та доповнення до цього Договору можуть бути внесені лише у письмовій формі та за згодою двох СТОРІН, шляхом укладання Додаткової угоди до Договору. </w:t>
      </w:r>
    </w:p>
    <w:p w:rsidR="00BA1C10" w:rsidRDefault="00BA1C10" w:rsidP="00DB4954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7. ІНШІ УМОВИ ДОГОВОРУ</w:t>
      </w:r>
    </w:p>
    <w:p w:rsidR="00BA1C10" w:rsidRDefault="00BA1C10" w:rsidP="00DB4954">
      <w:pPr>
        <w:widowControl w:val="0"/>
        <w:spacing w:before="120" w:after="240"/>
        <w:jc w:val="center"/>
        <w:rPr>
          <w:spacing w:val="-13"/>
        </w:rPr>
      </w:pPr>
      <w:r w:rsidRPr="0031171E">
        <w:rPr>
          <w:spacing w:val="-13"/>
        </w:rPr>
        <w:t>7.1. Цей Договір складено в двох примірниках, по одному для кожної із СТОРІН,</w:t>
      </w:r>
      <w:r w:rsidRPr="0031171E">
        <w:rPr>
          <w:i/>
          <w:iCs/>
          <w:spacing w:val="-13"/>
        </w:rPr>
        <w:t xml:space="preserve"> </w:t>
      </w:r>
      <w:r w:rsidRPr="0031171E">
        <w:rPr>
          <w:spacing w:val="-13"/>
        </w:rPr>
        <w:t>кожен з яких має однакову юридичну силу.</w:t>
      </w:r>
    </w:p>
    <w:p w:rsidR="00BA1C10" w:rsidRPr="0031171E" w:rsidRDefault="00BA1C10" w:rsidP="00AD380E">
      <w:pPr>
        <w:widowControl w:val="0"/>
        <w:jc w:val="both"/>
        <w:rPr>
          <w:spacing w:val="-13"/>
        </w:rPr>
      </w:pPr>
      <w:r>
        <w:rPr>
          <w:spacing w:val="-13"/>
        </w:rPr>
        <w:t>7.2.Невиконання Інвестором умов договору у встановлений строк не звільняє його від сплати неустойки, визначеної у п.4.2. даного Договору та в подальшому рахується як відмова від укладання договору про інвестиції на розвиток інфраструктури міста.</w:t>
      </w: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 8. ЮРИДИЧНІ АДРЕСИ ТА БАНКІВСЬКІ РЕКВІЗИТИ СТОРІН</w:t>
      </w:r>
    </w:p>
    <w:tbl>
      <w:tblPr>
        <w:tblW w:w="0" w:type="auto"/>
        <w:tblInd w:w="-106" w:type="dxa"/>
        <w:tblLook w:val="01E0"/>
      </w:tblPr>
      <w:tblGrid>
        <w:gridCol w:w="4725"/>
        <w:gridCol w:w="5131"/>
      </w:tblGrid>
      <w:tr w:rsidR="00BA1C10" w:rsidRPr="0031171E">
        <w:tc>
          <w:tcPr>
            <w:tcW w:w="5507" w:type="dxa"/>
          </w:tcPr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Виконавчий комітет Ковельської міської ради Волинської області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Юридична адреса: м.Ковель, вул.Незалежності,73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р/р </w:t>
            </w:r>
            <w:r>
              <w:rPr>
                <w:spacing w:val="-13"/>
              </w:rPr>
              <w:t>31510931700004 ГУДКУ у Волинській обл.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МФО </w:t>
            </w:r>
            <w:r>
              <w:rPr>
                <w:spacing w:val="-13"/>
              </w:rPr>
              <w:t>803014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Код </w:t>
            </w:r>
            <w:r>
              <w:rPr>
                <w:spacing w:val="-13"/>
              </w:rPr>
              <w:t>37788874</w:t>
            </w:r>
          </w:p>
          <w:p w:rsidR="00BA1C10" w:rsidRPr="0031171E" w:rsidRDefault="00BA1C10" w:rsidP="004261C2">
            <w:pPr>
              <w:widowControl w:val="0"/>
              <w:jc w:val="center"/>
              <w:rPr>
                <w:b/>
                <w:bCs/>
                <w:spacing w:val="-13"/>
              </w:rPr>
            </w:pPr>
          </w:p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 __________           </w:t>
            </w:r>
            <w:r>
              <w:rPr>
                <w:spacing w:val="-13"/>
                <w:u w:val="single"/>
              </w:rPr>
              <w:t xml:space="preserve">     О.О.Кіндер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                  (підпис)                                                                                   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  <w:tc>
          <w:tcPr>
            <w:tcW w:w="5508" w:type="dxa"/>
          </w:tcPr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Інвестор 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Юридична адреса 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р/р ___________________________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в _____________________________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МФО 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Код __________________________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______________________________</w:t>
            </w:r>
          </w:p>
          <w:p w:rsidR="00BA1C10" w:rsidRPr="0031171E" w:rsidRDefault="00BA1C10" w:rsidP="004261C2">
            <w:pPr>
              <w:widowControl w:val="0"/>
              <w:jc w:val="center"/>
              <w:rPr>
                <w:b/>
                <w:bCs/>
                <w:spacing w:val="-13"/>
              </w:rPr>
            </w:pPr>
          </w:p>
          <w:p w:rsidR="00BA1C10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   </w:t>
            </w:r>
          </w:p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__________           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 xml:space="preserve">    </w:t>
            </w:r>
            <w:r w:rsidRPr="0031171E">
              <w:rPr>
                <w:spacing w:val="-13"/>
              </w:rPr>
              <w:t xml:space="preserve">     (підпис)             (ім’я та прізвище)</w:t>
            </w:r>
          </w:p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</w:tr>
    </w:tbl>
    <w:p w:rsidR="00BA1C10" w:rsidRDefault="00BA1C10" w:rsidP="00AD380E">
      <w:pPr>
        <w:widowControl w:val="0"/>
        <w:ind w:left="5664" w:firstLine="708"/>
        <w:rPr>
          <w:spacing w:val="-13"/>
          <w:sz w:val="24"/>
          <w:szCs w:val="24"/>
        </w:rPr>
      </w:pPr>
    </w:p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DB4954"/>
    <w:p w:rsidR="00BA1C10" w:rsidRDefault="00BA1C10" w:rsidP="00AD380E">
      <w:pPr>
        <w:widowControl w:val="0"/>
        <w:ind w:left="5664" w:firstLine="708"/>
        <w:rPr>
          <w:spacing w:val="-13"/>
          <w:sz w:val="24"/>
          <w:szCs w:val="24"/>
        </w:rPr>
      </w:pPr>
    </w:p>
    <w:p w:rsidR="00BA1C10" w:rsidRDefault="00BA1C10" w:rsidP="00AD380E">
      <w:pPr>
        <w:widowControl w:val="0"/>
        <w:ind w:left="5664" w:firstLine="708"/>
        <w:rPr>
          <w:spacing w:val="-13"/>
          <w:sz w:val="24"/>
          <w:szCs w:val="24"/>
        </w:rPr>
      </w:pPr>
    </w:p>
    <w:p w:rsidR="00BA1C10" w:rsidRPr="00DB4954" w:rsidRDefault="00BA1C10" w:rsidP="00DB4954">
      <w:pPr>
        <w:widowControl w:val="0"/>
        <w:ind w:left="5664" w:firstLine="708"/>
        <w:jc w:val="right"/>
        <w:rPr>
          <w:spacing w:val="-13"/>
        </w:rPr>
      </w:pPr>
      <w:r w:rsidRPr="00DB4954">
        <w:rPr>
          <w:spacing w:val="-13"/>
        </w:rPr>
        <w:t xml:space="preserve"> Додаток</w:t>
      </w:r>
    </w:p>
    <w:p w:rsidR="00BA1C10" w:rsidRPr="00DB4954" w:rsidRDefault="00BA1C10" w:rsidP="00DB4954">
      <w:pPr>
        <w:widowControl w:val="0"/>
        <w:ind w:left="5664" w:firstLine="708"/>
        <w:jc w:val="right"/>
        <w:rPr>
          <w:b/>
          <w:bCs/>
          <w:spacing w:val="-13"/>
        </w:rPr>
      </w:pPr>
      <w:r w:rsidRPr="00DB4954">
        <w:rPr>
          <w:spacing w:val="-13"/>
        </w:rPr>
        <w:t xml:space="preserve">до договору про інвестиції </w:t>
      </w:r>
    </w:p>
    <w:p w:rsidR="00BA1C10" w:rsidRPr="00DB4954" w:rsidRDefault="00BA1C10" w:rsidP="00DB4954">
      <w:pPr>
        <w:widowControl w:val="0"/>
        <w:jc w:val="right"/>
        <w:rPr>
          <w:spacing w:val="-13"/>
        </w:rPr>
      </w:pPr>
      <w:r w:rsidRPr="00DB4954">
        <w:rPr>
          <w:spacing w:val="-13"/>
        </w:rPr>
        <w:t>на розвиток інфраструктури міста</w:t>
      </w:r>
    </w:p>
    <w:p w:rsidR="00BA1C10" w:rsidRDefault="00BA1C10" w:rsidP="00AD380E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Р О З Р А Х У Н О К</w:t>
      </w:r>
    </w:p>
    <w:p w:rsidR="00BA1C10" w:rsidRPr="0031171E" w:rsidRDefault="00BA1C10" w:rsidP="00AD380E">
      <w:pPr>
        <w:widowControl w:val="0"/>
        <w:jc w:val="center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до   Договору   №______ від ________________</w:t>
      </w:r>
    </w:p>
    <w:p w:rsidR="00BA1C10" w:rsidRPr="0031171E" w:rsidRDefault="00BA1C10" w:rsidP="00AD380E">
      <w:pPr>
        <w:widowControl w:val="0"/>
        <w:spacing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про інвестиції на розвиток інфраструктури </w:t>
      </w:r>
      <w:r w:rsidRPr="0031171E">
        <w:rPr>
          <w:b/>
          <w:bCs/>
        </w:rPr>
        <w:t xml:space="preserve">міста </w:t>
      </w:r>
    </w:p>
    <w:tbl>
      <w:tblPr>
        <w:tblW w:w="0" w:type="auto"/>
        <w:tblInd w:w="-106" w:type="dxa"/>
        <w:tblLook w:val="01E0"/>
      </w:tblPr>
      <w:tblGrid>
        <w:gridCol w:w="4793"/>
        <w:gridCol w:w="4778"/>
      </w:tblGrid>
      <w:tr w:rsidR="00BA1C10" w:rsidRPr="0031171E">
        <w:tc>
          <w:tcPr>
            <w:tcW w:w="4793" w:type="dxa"/>
          </w:tcPr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«__»_____20__ року</w:t>
            </w:r>
          </w:p>
        </w:tc>
        <w:tc>
          <w:tcPr>
            <w:tcW w:w="4778" w:type="dxa"/>
          </w:tcPr>
          <w:p w:rsidR="00BA1C10" w:rsidRPr="0031171E" w:rsidRDefault="00BA1C10" w:rsidP="004261C2">
            <w:pPr>
              <w:widowControl w:val="0"/>
              <w:jc w:val="right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м. Ковель</w:t>
            </w:r>
          </w:p>
        </w:tc>
      </w:tr>
      <w:tr w:rsidR="00BA1C10" w:rsidRPr="0031171E">
        <w:tc>
          <w:tcPr>
            <w:tcW w:w="4793" w:type="dxa"/>
          </w:tcPr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</w:p>
        </w:tc>
        <w:tc>
          <w:tcPr>
            <w:tcW w:w="4778" w:type="dxa"/>
          </w:tcPr>
          <w:p w:rsidR="00BA1C10" w:rsidRPr="0031171E" w:rsidRDefault="00BA1C10" w:rsidP="004261C2">
            <w:pPr>
              <w:widowControl w:val="0"/>
              <w:jc w:val="right"/>
              <w:rPr>
                <w:b/>
                <w:bCs/>
                <w:spacing w:val="-13"/>
              </w:rPr>
            </w:pPr>
          </w:p>
        </w:tc>
      </w:tr>
    </w:tbl>
    <w:p w:rsidR="00BA1C10" w:rsidRDefault="00BA1C10" w:rsidP="008937BB">
      <w:pPr>
        <w:widowControl w:val="0"/>
        <w:jc w:val="both"/>
        <w:rPr>
          <w:spacing w:val="-13"/>
        </w:rPr>
      </w:pPr>
      <w:r w:rsidRPr="0031171E">
        <w:rPr>
          <w:spacing w:val="-13"/>
        </w:rPr>
        <w:t>Розрахунок розміру інвестиційного внеску на розвиток інженерно-транспортної та соціальної інфраструктури міста Ковель у зв'язку з будівництвом об'єкта</w:t>
      </w:r>
      <w:r>
        <w:rPr>
          <w:spacing w:val="-13"/>
        </w:rPr>
        <w:t>:</w:t>
      </w:r>
      <w:r w:rsidRPr="0031171E">
        <w:rPr>
          <w:spacing w:val="-13"/>
        </w:rPr>
        <w:t xml:space="preserve"> </w:t>
      </w:r>
    </w:p>
    <w:p w:rsidR="00BA1C10" w:rsidRPr="00E4483C" w:rsidRDefault="00BA1C10" w:rsidP="008937BB">
      <w:pPr>
        <w:widowControl w:val="0"/>
        <w:jc w:val="both"/>
        <w:rPr>
          <w:spacing w:val="-6"/>
        </w:rPr>
      </w:pPr>
      <w:r>
        <w:rPr>
          <w:spacing w:val="-6"/>
          <w:u w:val="single"/>
        </w:rPr>
        <w:t>водовідведення в районі вулиць Макаренка-Церковна,</w:t>
      </w:r>
    </w:p>
    <w:p w:rsidR="00BA1C10" w:rsidRPr="00134E20" w:rsidRDefault="00BA1C10" w:rsidP="00AD380E">
      <w:pPr>
        <w:widowControl w:val="0"/>
        <w:jc w:val="both"/>
        <w:rPr>
          <w:spacing w:val="-6"/>
          <w:u w:val="single"/>
        </w:rPr>
      </w:pPr>
      <w:r w:rsidRPr="0031171E">
        <w:t xml:space="preserve">який є грошовим виразом раніше встановленого </w:t>
      </w:r>
      <w:r w:rsidRPr="0031171E">
        <w:rPr>
          <w:spacing w:val="-13"/>
        </w:rPr>
        <w:t>Договором</w:t>
      </w:r>
      <w:r w:rsidRPr="0031171E">
        <w:t xml:space="preserve"> відсоткового значення від загальної кошторисної вартості будівництва об’єкта.</w:t>
      </w:r>
      <w:r w:rsidRPr="0031171E">
        <w:rPr>
          <w:spacing w:val="-13"/>
        </w:rPr>
        <w:t xml:space="preserve"> </w:t>
      </w:r>
    </w:p>
    <w:p w:rsidR="00BA1C10" w:rsidRPr="0031171E" w:rsidRDefault="00BA1C10" w:rsidP="00AD380E">
      <w:pPr>
        <w:tabs>
          <w:tab w:val="left" w:pos="206"/>
          <w:tab w:val="left" w:pos="2353"/>
        </w:tabs>
        <w:ind w:firstLine="709"/>
        <w:rPr>
          <w:b/>
          <w:bCs/>
        </w:rPr>
      </w:pPr>
    </w:p>
    <w:p w:rsidR="00BA1C10" w:rsidRPr="0031171E" w:rsidRDefault="00BA1C10" w:rsidP="00AD380E">
      <w:pPr>
        <w:tabs>
          <w:tab w:val="left" w:pos="206"/>
          <w:tab w:val="left" w:pos="2353"/>
        </w:tabs>
        <w:ind w:firstLine="709"/>
        <w:rPr>
          <w:b/>
          <w:bCs/>
        </w:rPr>
      </w:pPr>
      <w:r w:rsidRPr="0031171E">
        <w:rPr>
          <w:b/>
          <w:bCs/>
        </w:rPr>
        <w:t>Розрахунок виконано на підставі:</w:t>
      </w:r>
    </w:p>
    <w:p w:rsidR="00BA1C10" w:rsidRPr="0031171E" w:rsidRDefault="00BA1C10" w:rsidP="00AD380E">
      <w:pPr>
        <w:tabs>
          <w:tab w:val="left" w:pos="206"/>
          <w:tab w:val="left" w:pos="2353"/>
        </w:tabs>
        <w:ind w:firstLine="709"/>
        <w:rPr>
          <w:b/>
          <w:bCs/>
        </w:rPr>
      </w:pPr>
    </w:p>
    <w:p w:rsidR="00BA1C10" w:rsidRPr="00AC3DA3" w:rsidRDefault="00BA1C10" w:rsidP="00AD380E">
      <w:pPr>
        <w:widowControl w:val="0"/>
        <w:jc w:val="both"/>
        <w:rPr>
          <w:spacing w:val="-13"/>
        </w:rPr>
      </w:pPr>
      <w:r>
        <w:t>1</w:t>
      </w:r>
      <w:r w:rsidRPr="0031171E">
        <w:t>. Р</w:t>
      </w:r>
      <w:r w:rsidRPr="0031171E">
        <w:rPr>
          <w:spacing w:val="-13"/>
        </w:rPr>
        <w:t xml:space="preserve">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</w:t>
      </w:r>
      <w:r w:rsidRPr="00AC3DA3">
        <w:rPr>
          <w:spacing w:val="-13"/>
        </w:rPr>
        <w:t>для будівництва і обслуговування житлових будинків, господарських будівель і споруд»»</w:t>
      </w:r>
    </w:p>
    <w:p w:rsidR="00BA1C10" w:rsidRPr="00AC3DA3" w:rsidRDefault="00BA1C10" w:rsidP="00AD380E">
      <w:pPr>
        <w:widowControl w:val="0"/>
        <w:jc w:val="both"/>
        <w:rPr>
          <w:spacing w:val="-6"/>
        </w:rPr>
      </w:pPr>
      <w:r>
        <w:rPr>
          <w:spacing w:val="-13"/>
        </w:rPr>
        <w:t>2</w:t>
      </w:r>
      <w:r w:rsidRPr="00AC3DA3">
        <w:rPr>
          <w:spacing w:val="-13"/>
        </w:rPr>
        <w:t>. Рішення виконавчого комітету Ковельської міської ради від ___________________№___________ (про включення громадянина до списк</w:t>
      </w:r>
      <w:r>
        <w:rPr>
          <w:spacing w:val="-13"/>
        </w:rPr>
        <w:t>ів</w:t>
      </w:r>
      <w:r w:rsidRPr="00AC3DA3">
        <w:rPr>
          <w:spacing w:val="-13"/>
        </w:rPr>
        <w:t xml:space="preserve"> інвесторів)</w:t>
      </w:r>
    </w:p>
    <w:p w:rsidR="00BA1C10" w:rsidRPr="0031171E" w:rsidRDefault="00BA1C10" w:rsidP="00AD380E">
      <w:pPr>
        <w:tabs>
          <w:tab w:val="left" w:pos="2353"/>
        </w:tabs>
        <w:ind w:firstLine="851"/>
        <w:jc w:val="both"/>
        <w:rPr>
          <w:spacing w:val="-13"/>
        </w:rPr>
      </w:pPr>
    </w:p>
    <w:p w:rsidR="00BA1C10" w:rsidRPr="0031171E" w:rsidRDefault="00BA1C10" w:rsidP="00AD380E">
      <w:pPr>
        <w:tabs>
          <w:tab w:val="left" w:pos="2353"/>
        </w:tabs>
        <w:ind w:firstLine="851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Розрахунок розміру коштів </w:t>
      </w:r>
      <w:r>
        <w:rPr>
          <w:b/>
          <w:bCs/>
          <w:spacing w:val="-13"/>
        </w:rPr>
        <w:t>інвестиційного внеску</w:t>
      </w:r>
      <w:r w:rsidRPr="0031171E">
        <w:rPr>
          <w:b/>
          <w:bCs/>
          <w:spacing w:val="-13"/>
        </w:rPr>
        <w:t xml:space="preserve"> визначається за формулою:</w:t>
      </w:r>
    </w:p>
    <w:p w:rsidR="00BA1C10" w:rsidRPr="0031171E" w:rsidRDefault="00BA1C10" w:rsidP="00AD380E">
      <w:pPr>
        <w:tabs>
          <w:tab w:val="left" w:pos="2353"/>
        </w:tabs>
        <w:ind w:firstLine="851"/>
        <w:jc w:val="both"/>
        <w:rPr>
          <w:b/>
          <w:bCs/>
        </w:rPr>
      </w:pPr>
    </w:p>
    <w:p w:rsidR="00BA1C10" w:rsidRPr="00E4483C" w:rsidRDefault="00BA1C10" w:rsidP="00AD380E">
      <w:pPr>
        <w:tabs>
          <w:tab w:val="left" w:pos="2353"/>
        </w:tabs>
        <w:jc w:val="both"/>
        <w:rPr>
          <w:b/>
          <w:bCs/>
        </w:rPr>
      </w:pPr>
      <w:r w:rsidRPr="0031171E">
        <w:rPr>
          <w:b/>
          <w:bCs/>
        </w:rPr>
        <w:t xml:space="preserve">Р = З х В% </w:t>
      </w:r>
      <w:r>
        <w:rPr>
          <w:b/>
          <w:bCs/>
        </w:rPr>
        <w:t xml:space="preserve">= </w:t>
      </w:r>
      <w:r w:rsidRPr="00DC1691">
        <w:rPr>
          <w:b/>
          <w:bCs/>
        </w:rPr>
        <w:t xml:space="preserve">800 х 3,8875%  = </w:t>
      </w:r>
      <w:r>
        <w:rPr>
          <w:b/>
          <w:bCs/>
        </w:rPr>
        <w:t>31.</w:t>
      </w:r>
      <w:r w:rsidRPr="00DC1691">
        <w:rPr>
          <w:b/>
          <w:bCs/>
        </w:rPr>
        <w:t>1 тис. грн</w:t>
      </w:r>
      <w:r w:rsidRPr="00E4483C">
        <w:rPr>
          <w:b/>
          <w:bCs/>
        </w:rPr>
        <w:t>., де:</w:t>
      </w:r>
    </w:p>
    <w:p w:rsidR="00BA1C10" w:rsidRPr="0031171E" w:rsidRDefault="00BA1C10" w:rsidP="00AD380E">
      <w:pPr>
        <w:tabs>
          <w:tab w:val="left" w:pos="2353"/>
        </w:tabs>
        <w:jc w:val="both"/>
        <w:rPr>
          <w:b/>
          <w:bCs/>
        </w:rPr>
      </w:pPr>
    </w:p>
    <w:p w:rsidR="00BA1C10" w:rsidRPr="0031171E" w:rsidRDefault="00BA1C10" w:rsidP="00AD380E">
      <w:pPr>
        <w:tabs>
          <w:tab w:val="left" w:pos="2353"/>
        </w:tabs>
        <w:jc w:val="both"/>
      </w:pPr>
      <w:r w:rsidRPr="0031171E">
        <w:rPr>
          <w:b/>
          <w:bCs/>
        </w:rPr>
        <w:t>Р –</w:t>
      </w:r>
      <w:r w:rsidRPr="0031171E">
        <w:rPr>
          <w:spacing w:val="-13"/>
        </w:rPr>
        <w:t xml:space="preserve"> Розмір коштів інвестиційного внеску, тис. грн.;</w:t>
      </w:r>
    </w:p>
    <w:p w:rsidR="00BA1C10" w:rsidRPr="0031171E" w:rsidRDefault="00BA1C10" w:rsidP="00AD380E">
      <w:pPr>
        <w:tabs>
          <w:tab w:val="left" w:pos="2353"/>
        </w:tabs>
        <w:jc w:val="both"/>
      </w:pPr>
      <w:r w:rsidRPr="0031171E">
        <w:rPr>
          <w:b/>
          <w:bCs/>
        </w:rPr>
        <w:t>З</w:t>
      </w:r>
      <w:r w:rsidRPr="0031171E">
        <w:t xml:space="preserve"> – Загальна </w:t>
      </w:r>
      <w:r>
        <w:t xml:space="preserve">орієнтовна </w:t>
      </w:r>
      <w:r w:rsidRPr="0031171E">
        <w:t xml:space="preserve">кошторисна вартість будівництва об’єкта – </w:t>
      </w:r>
      <w:r>
        <w:t>800</w:t>
      </w:r>
      <w:r w:rsidRPr="0031171E">
        <w:t xml:space="preserve"> тис. грн.; </w:t>
      </w:r>
    </w:p>
    <w:p w:rsidR="00BA1C10" w:rsidRPr="0031171E" w:rsidRDefault="00BA1C10" w:rsidP="00AD380E">
      <w:pPr>
        <w:tabs>
          <w:tab w:val="left" w:pos="2353"/>
        </w:tabs>
        <w:jc w:val="both"/>
        <w:rPr>
          <w:b/>
          <w:bCs/>
        </w:rPr>
      </w:pPr>
      <w:r w:rsidRPr="0031171E">
        <w:rPr>
          <w:b/>
          <w:bCs/>
        </w:rPr>
        <w:t>В</w:t>
      </w:r>
      <w:r w:rsidRPr="0031171E">
        <w:t xml:space="preserve"> – Відсоток від загальної кошторисної вартості будівництва об’єкта </w:t>
      </w:r>
      <w:r>
        <w:t>–</w:t>
      </w:r>
      <w:r w:rsidRPr="0031171E">
        <w:t xml:space="preserve"> </w:t>
      </w:r>
      <w:r w:rsidRPr="008937BB">
        <w:t>3,8875</w:t>
      </w:r>
      <w:r w:rsidRPr="00DC1691">
        <w:rPr>
          <w:b/>
          <w:bCs/>
        </w:rPr>
        <w:t xml:space="preserve">  </w:t>
      </w:r>
    </w:p>
    <w:p w:rsidR="00BA1C10" w:rsidRPr="0031171E" w:rsidRDefault="00BA1C10" w:rsidP="00AD380E">
      <w:pPr>
        <w:tabs>
          <w:tab w:val="left" w:pos="2353"/>
        </w:tabs>
        <w:jc w:val="both"/>
        <w:rPr>
          <w:b/>
          <w:bCs/>
        </w:rPr>
      </w:pPr>
    </w:p>
    <w:p w:rsidR="00BA1C10" w:rsidRPr="00AC3DA3" w:rsidRDefault="00BA1C10" w:rsidP="00AD380E">
      <w:pPr>
        <w:tabs>
          <w:tab w:val="left" w:pos="2353"/>
        </w:tabs>
        <w:jc w:val="both"/>
        <w:rPr>
          <w:b/>
          <w:bCs/>
          <w:spacing w:val="-13"/>
        </w:rPr>
      </w:pPr>
      <w:r>
        <w:rPr>
          <w:b/>
          <w:bCs/>
        </w:rPr>
        <w:t>М</w:t>
      </w:r>
      <w:r w:rsidRPr="00AC3DA3">
        <w:rPr>
          <w:b/>
          <w:bCs/>
        </w:rPr>
        <w:t>іськ</w:t>
      </w:r>
      <w:r>
        <w:rPr>
          <w:b/>
          <w:bCs/>
        </w:rPr>
        <w:t>ий</w:t>
      </w:r>
      <w:r w:rsidRPr="00AC3DA3">
        <w:rPr>
          <w:b/>
          <w:bCs/>
        </w:rPr>
        <w:t xml:space="preserve"> голов</w:t>
      </w:r>
      <w:r>
        <w:rPr>
          <w:b/>
          <w:bCs/>
        </w:rPr>
        <w:t>а</w:t>
      </w:r>
      <w:r w:rsidRPr="00AC3DA3">
        <w:rPr>
          <w:b/>
          <w:bCs/>
        </w:rPr>
        <w:t>:</w:t>
      </w:r>
      <w:r w:rsidRPr="00AC3DA3">
        <w:rPr>
          <w:b/>
          <w:bCs/>
          <w:spacing w:val="-13"/>
        </w:rPr>
        <w:t xml:space="preserve"> ________________________</w:t>
      </w:r>
      <w:r w:rsidRPr="00AC3DA3">
        <w:rPr>
          <w:b/>
          <w:bCs/>
          <w:spacing w:val="-13"/>
        </w:rPr>
        <w:tab/>
      </w:r>
      <w:r>
        <w:rPr>
          <w:b/>
          <w:bCs/>
          <w:spacing w:val="-13"/>
        </w:rPr>
        <w:t>О.О.Кіндер</w:t>
      </w:r>
    </w:p>
    <w:p w:rsidR="00BA1C10" w:rsidRPr="0031171E" w:rsidRDefault="00BA1C10" w:rsidP="00AD380E">
      <w:pPr>
        <w:widowControl w:val="0"/>
        <w:ind w:firstLine="708"/>
        <w:rPr>
          <w:b/>
          <w:bCs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</w:t>
      </w:r>
    </w:p>
    <w:p w:rsidR="00BA1C10" w:rsidRPr="0031171E" w:rsidRDefault="00BA1C10" w:rsidP="00AD380E">
      <w:pPr>
        <w:widowControl w:val="0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rPr>
          <w:b/>
          <w:bCs/>
          <w:spacing w:val="-13"/>
        </w:rPr>
      </w:pPr>
      <w:r w:rsidRPr="0031171E">
        <w:rPr>
          <w:b/>
          <w:bCs/>
          <w:spacing w:val="-13"/>
        </w:rPr>
        <w:t>Інвестор: ________________________________</w:t>
      </w:r>
      <w:r w:rsidRPr="0031171E">
        <w:rPr>
          <w:b/>
          <w:bCs/>
          <w:spacing w:val="-13"/>
        </w:rPr>
        <w:tab/>
        <w:t>____________________</w:t>
      </w:r>
    </w:p>
    <w:p w:rsidR="00BA1C10" w:rsidRPr="0031171E" w:rsidRDefault="00BA1C10" w:rsidP="00AD380E">
      <w:pPr>
        <w:widowControl w:val="0"/>
        <w:ind w:firstLine="708"/>
        <w:rPr>
          <w:spacing w:val="-13"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(ініціали, прізвище)</w:t>
      </w:r>
    </w:p>
    <w:p w:rsidR="00BA1C10" w:rsidRDefault="00BA1C10" w:rsidP="00DB4954">
      <w:pPr>
        <w:rPr>
          <w:b/>
          <w:bCs/>
          <w:spacing w:val="-13"/>
        </w:rPr>
      </w:pPr>
    </w:p>
    <w:p w:rsidR="00BA1C10" w:rsidRDefault="00BA1C10" w:rsidP="00DB4954">
      <w:pPr>
        <w:rPr>
          <w:b/>
          <w:bCs/>
          <w:spacing w:val="-13"/>
        </w:rPr>
      </w:pPr>
    </w:p>
    <w:p w:rsidR="00BA1C10" w:rsidRPr="007F33C0" w:rsidRDefault="00BA1C10" w:rsidP="00DB4954">
      <w:pPr>
        <w:rPr>
          <w:sz w:val="24"/>
          <w:szCs w:val="24"/>
        </w:rPr>
      </w:pPr>
      <w:r>
        <w:t>Керуючий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  <w:t>В.Б.Бойко</w:t>
      </w:r>
    </w:p>
    <w:p w:rsidR="00BA1C10" w:rsidRPr="00845BC1" w:rsidRDefault="00BA1C10" w:rsidP="00AD380E">
      <w:pPr>
        <w:jc w:val="both"/>
        <w:rPr>
          <w:sz w:val="24"/>
          <w:szCs w:val="24"/>
        </w:rPr>
      </w:pPr>
    </w:p>
    <w:p w:rsidR="00BA1C10" w:rsidRPr="0031171E" w:rsidRDefault="00BA1C10" w:rsidP="00AD380E">
      <w:pPr>
        <w:widowControl w:val="0"/>
        <w:jc w:val="right"/>
        <w:rPr>
          <w:b/>
          <w:bCs/>
          <w:spacing w:val="-13"/>
        </w:rPr>
      </w:pPr>
    </w:p>
    <w:p w:rsidR="00BA1C10" w:rsidRDefault="00BA1C10" w:rsidP="007F33C0">
      <w:pPr>
        <w:ind w:left="6372"/>
        <w:jc w:val="right"/>
      </w:pPr>
    </w:p>
    <w:p w:rsidR="00BA1C10" w:rsidRPr="005E5DE6" w:rsidRDefault="00BA1C10" w:rsidP="007F33C0">
      <w:pPr>
        <w:ind w:left="6372"/>
        <w:jc w:val="right"/>
      </w:pPr>
      <w:r w:rsidRPr="005E5DE6">
        <w:t>Додаток 6</w:t>
      </w:r>
    </w:p>
    <w:p w:rsidR="00BA1C10" w:rsidRPr="005E5DE6" w:rsidRDefault="00BA1C10" w:rsidP="007F33C0">
      <w:pPr>
        <w:ind w:left="4956" w:right="43"/>
        <w:jc w:val="right"/>
      </w:pPr>
      <w:r w:rsidRPr="005E5DE6">
        <w:t>до рішення виконавчого комітету</w:t>
      </w:r>
    </w:p>
    <w:p w:rsidR="00BA1C10" w:rsidRPr="005E5DE6" w:rsidRDefault="00BA1C10" w:rsidP="007F33C0">
      <w:pPr>
        <w:widowControl w:val="0"/>
        <w:ind w:left="5664" w:firstLine="708"/>
        <w:jc w:val="right"/>
      </w:pPr>
      <w:r w:rsidRPr="005E5DE6">
        <w:t xml:space="preserve"> </w:t>
      </w:r>
      <w:r>
        <w:t>14.02.2013</w:t>
      </w:r>
      <w:r w:rsidRPr="005E5DE6">
        <w:t xml:space="preserve"> №</w:t>
      </w:r>
      <w:r>
        <w:t xml:space="preserve"> 72</w:t>
      </w:r>
    </w:p>
    <w:p w:rsidR="00BA1C10" w:rsidRDefault="00BA1C10" w:rsidP="00AD380E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Д О Г О В І Р   №___</w:t>
      </w:r>
    </w:p>
    <w:p w:rsidR="00BA1C10" w:rsidRPr="0031171E" w:rsidRDefault="00BA1C10" w:rsidP="00AD380E">
      <w:pPr>
        <w:widowControl w:val="0"/>
        <w:jc w:val="center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spacing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про інвестиції на розвиток інфраструктури </w:t>
      </w:r>
      <w:r w:rsidRPr="0031171E">
        <w:rPr>
          <w:b/>
          <w:bCs/>
        </w:rPr>
        <w:t xml:space="preserve">міста </w:t>
      </w:r>
    </w:p>
    <w:tbl>
      <w:tblPr>
        <w:tblW w:w="0" w:type="auto"/>
        <w:tblInd w:w="-106" w:type="dxa"/>
        <w:tblLook w:val="01E0"/>
      </w:tblPr>
      <w:tblGrid>
        <w:gridCol w:w="4985"/>
        <w:gridCol w:w="4871"/>
      </w:tblGrid>
      <w:tr w:rsidR="00BA1C10" w:rsidRPr="0031171E">
        <w:tc>
          <w:tcPr>
            <w:tcW w:w="5274" w:type="dxa"/>
          </w:tcPr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«__»________20__ року</w:t>
            </w:r>
          </w:p>
        </w:tc>
        <w:tc>
          <w:tcPr>
            <w:tcW w:w="5274" w:type="dxa"/>
          </w:tcPr>
          <w:p w:rsidR="00BA1C10" w:rsidRPr="0031171E" w:rsidRDefault="00BA1C10" w:rsidP="004261C2">
            <w:pPr>
              <w:widowControl w:val="0"/>
              <w:jc w:val="right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м. Ковель</w:t>
            </w:r>
          </w:p>
        </w:tc>
      </w:tr>
    </w:tbl>
    <w:p w:rsidR="00BA1C10" w:rsidRPr="0031171E" w:rsidRDefault="00BA1C10" w:rsidP="00AD380E">
      <w:pPr>
        <w:widowControl w:val="0"/>
        <w:jc w:val="both"/>
        <w:rPr>
          <w:spacing w:val="-13"/>
        </w:rPr>
      </w:pPr>
      <w:r w:rsidRPr="00633429">
        <w:rPr>
          <w:spacing w:val="-13"/>
        </w:rPr>
        <w:t xml:space="preserve">Виконавчий комітет Ковельської міської ради Волинської області, в особі міського голови </w:t>
      </w:r>
      <w:r>
        <w:rPr>
          <w:spacing w:val="-13"/>
        </w:rPr>
        <w:t>Кіндера О.О.</w:t>
      </w:r>
      <w:r w:rsidRPr="00633429">
        <w:rPr>
          <w:spacing w:val="-13"/>
        </w:rPr>
        <w:t>, який діє на підставі Закон</w:t>
      </w:r>
      <w:r>
        <w:rPr>
          <w:spacing w:val="-13"/>
        </w:rPr>
        <w:t>у</w:t>
      </w:r>
      <w:r w:rsidRPr="00633429">
        <w:rPr>
          <w:spacing w:val="-13"/>
        </w:rPr>
        <w:t xml:space="preserve"> України «Про місцеве самоврядування в Україні»,</w:t>
      </w:r>
      <w:r w:rsidRPr="00633429">
        <w:rPr>
          <w:spacing w:val="-9"/>
        </w:rPr>
        <w:t xml:space="preserve"> </w:t>
      </w:r>
      <w:r w:rsidRPr="00633429">
        <w:rPr>
          <w:spacing w:val="-13"/>
        </w:rPr>
        <w:t xml:space="preserve">з однієї сторони (далі – </w:t>
      </w:r>
      <w:r w:rsidRPr="0025197D">
        <w:rPr>
          <w:b/>
          <w:bCs/>
          <w:i/>
          <w:iCs/>
          <w:spacing w:val="-13"/>
        </w:rPr>
        <w:t>Виконком</w:t>
      </w:r>
      <w:r w:rsidRPr="00633429">
        <w:rPr>
          <w:spacing w:val="-13"/>
        </w:rPr>
        <w:t>), та Інвестор</w:t>
      </w:r>
      <w:r>
        <w:rPr>
          <w:spacing w:val="-13"/>
        </w:rPr>
        <w:t>а</w:t>
      </w:r>
      <w:r w:rsidRPr="00633429">
        <w:rPr>
          <w:spacing w:val="-13"/>
        </w:rPr>
        <w:t xml:space="preserve"> – громадянин</w:t>
      </w:r>
      <w:r>
        <w:rPr>
          <w:spacing w:val="-13"/>
        </w:rPr>
        <w:t>а</w:t>
      </w:r>
      <w:r w:rsidRPr="00633429">
        <w:rPr>
          <w:spacing w:val="-13"/>
        </w:rPr>
        <w:t xml:space="preserve"> ___________</w:t>
      </w:r>
      <w:r>
        <w:rPr>
          <w:spacing w:val="-13"/>
        </w:rPr>
        <w:t>_____________________</w:t>
      </w:r>
      <w:r w:rsidRPr="00633429">
        <w:rPr>
          <w:spacing w:val="-13"/>
        </w:rPr>
        <w:t>,  який проживає за адресою _________ (далі –</w:t>
      </w:r>
      <w:r w:rsidRPr="0031171E">
        <w:rPr>
          <w:spacing w:val="-13"/>
        </w:rPr>
        <w:t xml:space="preserve"> </w:t>
      </w:r>
      <w:r w:rsidRPr="0025197D">
        <w:rPr>
          <w:b/>
          <w:bCs/>
          <w:i/>
          <w:iCs/>
          <w:spacing w:val="-13"/>
        </w:rPr>
        <w:t>Інвестор</w:t>
      </w:r>
      <w:r w:rsidRPr="0031171E">
        <w:rPr>
          <w:spacing w:val="-13"/>
        </w:rPr>
        <w:t>), а разом СТОРОНИ, уклали цей Договір про інвестиції на розвиток інженерно-транспортної та соціальної інфраструктури міста</w:t>
      </w:r>
      <w:r w:rsidRPr="0031171E">
        <w:t xml:space="preserve"> (далі – Договір ) </w:t>
      </w:r>
      <w:r w:rsidRPr="0031171E">
        <w:rPr>
          <w:spacing w:val="-13"/>
        </w:rPr>
        <w:t>про наступне:</w:t>
      </w:r>
    </w:p>
    <w:p w:rsidR="00BA1C10" w:rsidRPr="0031171E" w:rsidRDefault="00BA1C10" w:rsidP="00AD380E">
      <w:pPr>
        <w:widowControl w:val="0"/>
        <w:spacing w:before="240" w:after="120"/>
        <w:ind w:left="357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1. ПРЕДМЕТ ДОГОВОРУ</w:t>
      </w:r>
    </w:p>
    <w:p w:rsidR="00BA1C10" w:rsidRPr="00455283" w:rsidRDefault="00BA1C10" w:rsidP="00AD380E">
      <w:pPr>
        <w:widowControl w:val="0"/>
        <w:jc w:val="both"/>
        <w:rPr>
          <w:spacing w:val="-6"/>
        </w:rPr>
      </w:pPr>
      <w:r>
        <w:rPr>
          <w:spacing w:val="-13"/>
        </w:rPr>
        <w:t xml:space="preserve">1.1. </w:t>
      </w:r>
      <w:r w:rsidRPr="0031171E">
        <w:rPr>
          <w:spacing w:val="-13"/>
        </w:rPr>
        <w:t>Предметом цього Договору є визначення для</w:t>
      </w:r>
      <w:r>
        <w:rPr>
          <w:spacing w:val="-13"/>
        </w:rPr>
        <w:t xml:space="preserve"> </w:t>
      </w:r>
      <w:r w:rsidRPr="0068084A">
        <w:rPr>
          <w:b/>
          <w:bCs/>
          <w:i/>
          <w:iCs/>
          <w:spacing w:val="-13"/>
        </w:rPr>
        <w:t xml:space="preserve">Інвестора </w:t>
      </w:r>
      <w:r w:rsidRPr="0031171E">
        <w:t xml:space="preserve">розміру інвестиційного внеску </w:t>
      </w:r>
      <w:r w:rsidRPr="0031171E">
        <w:rPr>
          <w:spacing w:val="-9"/>
        </w:rPr>
        <w:t xml:space="preserve">у створенні і розвитку інженерно-транспортної та соціальної інфраструктури </w:t>
      </w:r>
      <w:r>
        <w:t xml:space="preserve">міста Ковель, </w:t>
      </w:r>
      <w:r w:rsidRPr="0031171E">
        <w:t xml:space="preserve"> у </w:t>
      </w:r>
      <w:r w:rsidRPr="00455283">
        <w:t xml:space="preserve">відсотковому значенні </w:t>
      </w:r>
      <w:r>
        <w:t>– 1.5</w:t>
      </w:r>
      <w:r w:rsidRPr="00455283">
        <w:t>% від загальної кошторисної вартості будівництва об’єкта,</w:t>
      </w:r>
      <w:r w:rsidRPr="00455283">
        <w:rPr>
          <w:spacing w:val="-6"/>
        </w:rPr>
        <w:t xml:space="preserve"> згідно </w:t>
      </w:r>
      <w:r w:rsidRPr="00455283">
        <w:rPr>
          <w:spacing w:val="-13"/>
        </w:rPr>
        <w:t>рішення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споруд»» та рішення виконавчого комітету від __</w:t>
      </w:r>
      <w:r>
        <w:rPr>
          <w:spacing w:val="-13"/>
        </w:rPr>
        <w:t>______</w:t>
      </w:r>
      <w:r w:rsidRPr="00455283">
        <w:rPr>
          <w:spacing w:val="-13"/>
        </w:rPr>
        <w:t>__</w:t>
      </w:r>
      <w:r>
        <w:rPr>
          <w:spacing w:val="-13"/>
        </w:rPr>
        <w:t>______</w:t>
      </w:r>
      <w:r w:rsidRPr="00455283">
        <w:rPr>
          <w:spacing w:val="-13"/>
        </w:rPr>
        <w:t>_____р.№____</w:t>
      </w:r>
      <w:r>
        <w:rPr>
          <w:spacing w:val="-13"/>
        </w:rPr>
        <w:t>___</w:t>
      </w:r>
      <w:r w:rsidRPr="00455283">
        <w:rPr>
          <w:spacing w:val="-13"/>
        </w:rPr>
        <w:t>___</w:t>
      </w:r>
      <w:r w:rsidRPr="00455283">
        <w:rPr>
          <w:spacing w:val="-6"/>
        </w:rPr>
        <w:t>.</w:t>
      </w:r>
    </w:p>
    <w:p w:rsidR="00BA1C10" w:rsidRDefault="00BA1C10" w:rsidP="00AD380E">
      <w:pPr>
        <w:widowControl w:val="0"/>
        <w:jc w:val="both"/>
        <w:rPr>
          <w:spacing w:val="-6"/>
        </w:rPr>
      </w:pPr>
      <w:r w:rsidRPr="00455283">
        <w:rPr>
          <w:spacing w:val="-6"/>
        </w:rPr>
        <w:t xml:space="preserve">1.2. Об’єктом інвестицій на розвиток інфраструктури є </w:t>
      </w:r>
    </w:p>
    <w:p w:rsidR="00BA1C10" w:rsidRPr="00455283" w:rsidRDefault="00BA1C10" w:rsidP="00AD380E">
      <w:pPr>
        <w:widowControl w:val="0"/>
        <w:jc w:val="center"/>
        <w:rPr>
          <w:spacing w:val="-6"/>
        </w:rPr>
      </w:pPr>
      <w:r>
        <w:rPr>
          <w:spacing w:val="-6"/>
          <w:u w:val="single"/>
        </w:rPr>
        <w:t>водовідведення в районі вулиць Макаренка-Церковна</w:t>
      </w:r>
    </w:p>
    <w:p w:rsidR="00BA1C10" w:rsidRPr="00455283" w:rsidRDefault="00BA1C10" w:rsidP="00AD380E">
      <w:pPr>
        <w:widowControl w:val="0"/>
        <w:jc w:val="center"/>
        <w:rPr>
          <w:spacing w:val="-6"/>
          <w:sz w:val="16"/>
          <w:szCs w:val="16"/>
        </w:rPr>
      </w:pPr>
      <w:r w:rsidRPr="00455283">
        <w:rPr>
          <w:spacing w:val="-6"/>
          <w:sz w:val="16"/>
          <w:szCs w:val="16"/>
        </w:rPr>
        <w:t xml:space="preserve"> (Короткий опис інвестиційного проекту, робіт, послуг, на які будуть використані кошти)</w:t>
      </w:r>
    </w:p>
    <w:p w:rsidR="00BA1C10" w:rsidRPr="00455283" w:rsidRDefault="00BA1C10" w:rsidP="00AD380E">
      <w:pPr>
        <w:widowControl w:val="0"/>
        <w:jc w:val="both"/>
      </w:pPr>
      <w:r w:rsidRPr="00455283">
        <w:t>1.3.Загальний розмір інвестиційного внеску для інвестора становить</w:t>
      </w:r>
      <w:r>
        <w:t xml:space="preserve"> </w:t>
      </w:r>
      <w:r>
        <w:rPr>
          <w:u w:val="single"/>
        </w:rPr>
        <w:t xml:space="preserve">12 000 </w:t>
      </w:r>
      <w:r w:rsidRPr="00455283">
        <w:t>грн.</w:t>
      </w:r>
    </w:p>
    <w:p w:rsidR="00BA1C10" w:rsidRPr="0031171E" w:rsidRDefault="00BA1C10" w:rsidP="00AD380E">
      <w:pPr>
        <w:widowControl w:val="0"/>
        <w:spacing w:before="240"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2. ОБОВЯЗКИ СТОРІН</w:t>
      </w:r>
    </w:p>
    <w:p w:rsidR="00BA1C10" w:rsidRPr="0031171E" w:rsidRDefault="00BA1C10" w:rsidP="00AD380E">
      <w:pPr>
        <w:widowControl w:val="0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2.1. </w:t>
      </w:r>
      <w:r w:rsidRPr="0025197D">
        <w:rPr>
          <w:b/>
          <w:bCs/>
          <w:i/>
          <w:iCs/>
          <w:spacing w:val="-13"/>
        </w:rPr>
        <w:t>Виконком</w:t>
      </w:r>
      <w:r w:rsidRPr="0031171E">
        <w:rPr>
          <w:b/>
          <w:bCs/>
          <w:spacing w:val="-13"/>
        </w:rPr>
        <w:t xml:space="preserve"> зобов’язується:</w:t>
      </w:r>
    </w:p>
    <w:p w:rsidR="00BA1C10" w:rsidRPr="0031171E" w:rsidRDefault="00BA1C10" w:rsidP="00AD380E">
      <w:pPr>
        <w:widowControl w:val="0"/>
        <w:jc w:val="both"/>
        <w:rPr>
          <w:spacing w:val="-6"/>
        </w:rPr>
      </w:pPr>
      <w:r>
        <w:rPr>
          <w:spacing w:val="-6"/>
        </w:rPr>
        <w:t>2.1.1. Використати отримані від Інвестора кошти інвестиційного внеску згідно цільового призначення.</w:t>
      </w:r>
    </w:p>
    <w:p w:rsidR="00BA1C10" w:rsidRPr="0031171E" w:rsidRDefault="00BA1C10" w:rsidP="00AD380E">
      <w:pPr>
        <w:widowControl w:val="0"/>
        <w:jc w:val="both"/>
      </w:pPr>
    </w:p>
    <w:p w:rsidR="00BA1C10" w:rsidRPr="0031171E" w:rsidRDefault="00BA1C10" w:rsidP="00AD380E">
      <w:pPr>
        <w:widowControl w:val="0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2.2 </w:t>
      </w:r>
      <w:r w:rsidRPr="0025197D">
        <w:rPr>
          <w:b/>
          <w:bCs/>
          <w:i/>
          <w:iCs/>
          <w:spacing w:val="-13"/>
        </w:rPr>
        <w:t>Інвестор</w:t>
      </w:r>
      <w:r w:rsidRPr="0031171E">
        <w:rPr>
          <w:b/>
          <w:bCs/>
          <w:spacing w:val="-13"/>
        </w:rPr>
        <w:t xml:space="preserve"> зобов’язується:</w:t>
      </w:r>
    </w:p>
    <w:p w:rsidR="00BA1C10" w:rsidRPr="00AC3DA3" w:rsidRDefault="00BA1C10" w:rsidP="00AD380E">
      <w:pPr>
        <w:jc w:val="both"/>
        <w:rPr>
          <w:spacing w:val="-13"/>
        </w:rPr>
      </w:pPr>
      <w:r w:rsidRPr="00AC3DA3">
        <w:rPr>
          <w:spacing w:val="-13"/>
        </w:rPr>
        <w:t xml:space="preserve">Перерахувати кошти </w:t>
      </w:r>
      <w:r w:rsidRPr="00AC3DA3">
        <w:rPr>
          <w:spacing w:val="-6"/>
        </w:rPr>
        <w:t>інвестиційного внеску</w:t>
      </w:r>
      <w:r w:rsidRPr="00AC3DA3">
        <w:t xml:space="preserve"> до цільового фонду соціально-економічного розвитку міста Ковель</w:t>
      </w:r>
      <w:r w:rsidRPr="00AC3DA3">
        <w:rPr>
          <w:spacing w:val="-13"/>
        </w:rPr>
        <w:t xml:space="preserve"> на рахунок міського бюджету; код ЗКПО </w:t>
      </w:r>
      <w:r>
        <w:rPr>
          <w:spacing w:val="-13"/>
        </w:rPr>
        <w:t>37788874</w:t>
      </w:r>
      <w:r w:rsidRPr="00AC3DA3">
        <w:rPr>
          <w:spacing w:val="-13"/>
        </w:rPr>
        <w:t xml:space="preserve">; р/р 31510931700004 ГУДКУ у Волинській області; МФО 803014; код призначення платежу 50110000 – Цільові фонди, утворені Верховною Радою Автономної Республіки Крим, органами місцевого самоврядування та місцевими органами виконавчої влади. Назва платежу: </w:t>
      </w:r>
      <w:r w:rsidRPr="00AC3DA3">
        <w:rPr>
          <w:spacing w:val="-13"/>
          <w:u w:val="single"/>
        </w:rPr>
        <w:t>Цільовий фонд соціально-економічного розвитку</w:t>
      </w:r>
      <w:r w:rsidRPr="00AC3DA3">
        <w:rPr>
          <w:spacing w:val="-13"/>
        </w:rPr>
        <w:t xml:space="preserve"> (</w:t>
      </w:r>
      <w:r w:rsidRPr="00AC3DA3">
        <w:rPr>
          <w:spacing w:val="-6"/>
        </w:rPr>
        <w:t>інвестиційний внесок</w:t>
      </w:r>
      <w:r w:rsidRPr="00AC3DA3">
        <w:rPr>
          <w:spacing w:val="-13"/>
        </w:rPr>
        <w:t xml:space="preserve"> на розвиток інфраструктури):</w:t>
      </w:r>
    </w:p>
    <w:p w:rsidR="00BA1C10" w:rsidRPr="00F54AFC" w:rsidRDefault="00BA1C10" w:rsidP="00AD380E">
      <w:pPr>
        <w:jc w:val="both"/>
      </w:pPr>
      <w:r w:rsidRPr="0031171E">
        <w:rPr>
          <w:spacing w:val="-13"/>
        </w:rPr>
        <w:t xml:space="preserve">Єдиним платежем в сумі </w:t>
      </w:r>
      <w:r>
        <w:rPr>
          <w:spacing w:val="-13"/>
        </w:rPr>
        <w:t>12 000</w:t>
      </w:r>
      <w:r w:rsidRPr="0031171E">
        <w:rPr>
          <w:spacing w:val="-13"/>
        </w:rPr>
        <w:t xml:space="preserve"> грн. </w:t>
      </w:r>
      <w:r>
        <w:rPr>
          <w:spacing w:val="-13"/>
        </w:rPr>
        <w:t xml:space="preserve">00 коп. </w:t>
      </w:r>
      <w:r w:rsidRPr="0031171E">
        <w:rPr>
          <w:spacing w:val="-13"/>
        </w:rPr>
        <w:t xml:space="preserve"> </w:t>
      </w:r>
      <w:r>
        <w:t xml:space="preserve">в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BA1C10" w:rsidRDefault="00BA1C10" w:rsidP="00AD380E">
      <w:pPr>
        <w:jc w:val="both"/>
        <w:rPr>
          <w:spacing w:val="-13"/>
        </w:rPr>
      </w:pPr>
    </w:p>
    <w:p w:rsidR="00BA1C10" w:rsidRDefault="00BA1C10" w:rsidP="007F33C0">
      <w:pPr>
        <w:widowControl w:val="0"/>
        <w:spacing w:before="120" w:after="240"/>
        <w:jc w:val="center"/>
        <w:rPr>
          <w:b/>
          <w:bCs/>
          <w:spacing w:val="-13"/>
        </w:rPr>
      </w:pPr>
    </w:p>
    <w:p w:rsidR="00BA1C10" w:rsidRPr="0031171E" w:rsidRDefault="00BA1C10" w:rsidP="007F33C0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3. ТЕРМІН ДІЇ ДОГОВОРУ</w:t>
      </w:r>
    </w:p>
    <w:p w:rsidR="00BA1C10" w:rsidRDefault="00BA1C10" w:rsidP="00AD380E">
      <w:pPr>
        <w:widowControl w:val="0"/>
        <w:jc w:val="both"/>
        <w:rPr>
          <w:b/>
          <w:bCs/>
          <w:spacing w:val="-13"/>
        </w:rPr>
      </w:pPr>
      <w:r w:rsidRPr="0031171E">
        <w:rPr>
          <w:spacing w:val="-13"/>
        </w:rPr>
        <w:t xml:space="preserve">3.1. Договір діє з моменту </w:t>
      </w:r>
      <w:r>
        <w:rPr>
          <w:spacing w:val="-13"/>
        </w:rPr>
        <w:t xml:space="preserve">підписання </w:t>
      </w:r>
      <w:r w:rsidRPr="0031171E">
        <w:rPr>
          <w:spacing w:val="-13"/>
        </w:rPr>
        <w:t xml:space="preserve">його </w:t>
      </w:r>
      <w:r>
        <w:rPr>
          <w:spacing w:val="-13"/>
        </w:rPr>
        <w:t>СТОРОНАМИ.</w:t>
      </w:r>
    </w:p>
    <w:p w:rsidR="00BA1C10" w:rsidRDefault="00BA1C10" w:rsidP="007F33C0">
      <w:pPr>
        <w:jc w:val="both"/>
        <w:rPr>
          <w:b/>
          <w:bCs/>
          <w:spacing w:val="-13"/>
        </w:rPr>
      </w:pPr>
      <w:r w:rsidRPr="0031171E">
        <w:rPr>
          <w:spacing w:val="-13"/>
        </w:rPr>
        <w:t>3.</w:t>
      </w:r>
      <w:r>
        <w:rPr>
          <w:spacing w:val="-13"/>
        </w:rPr>
        <w:t>2</w:t>
      </w:r>
      <w:r w:rsidRPr="0031171E">
        <w:rPr>
          <w:spacing w:val="-13"/>
        </w:rPr>
        <w:t xml:space="preserve">. </w:t>
      </w:r>
      <w:r>
        <w:rPr>
          <w:spacing w:val="-13"/>
        </w:rPr>
        <w:t>Строк дії до</w:t>
      </w:r>
      <w:r w:rsidRPr="0031171E">
        <w:rPr>
          <w:spacing w:val="-13"/>
        </w:rPr>
        <w:t>гов</w:t>
      </w:r>
      <w:r>
        <w:rPr>
          <w:spacing w:val="-13"/>
        </w:rPr>
        <w:t>о</w:t>
      </w:r>
      <w:r w:rsidRPr="0031171E">
        <w:rPr>
          <w:spacing w:val="-13"/>
        </w:rPr>
        <w:t>р</w:t>
      </w:r>
      <w:r>
        <w:rPr>
          <w:spacing w:val="-13"/>
        </w:rPr>
        <w:t xml:space="preserve">у – </w:t>
      </w:r>
      <w:r w:rsidRPr="0031171E">
        <w:rPr>
          <w:spacing w:val="-13"/>
        </w:rPr>
        <w:t xml:space="preserve"> </w:t>
      </w:r>
      <w:r>
        <w:t xml:space="preserve">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4. ВІДПОВІДАЛЬНІСТЬ СТОРІН</w:t>
      </w:r>
    </w:p>
    <w:p w:rsidR="00BA1C10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>4.1. За невиконання або неналежне виконання  умов Договору  СТОРОНИ несуть відповідальність відповідно до чинного</w:t>
      </w:r>
      <w:r w:rsidRPr="0031171E">
        <w:rPr>
          <w:color w:val="FF0000"/>
          <w:spacing w:val="-13"/>
        </w:rPr>
        <w:t xml:space="preserve"> </w:t>
      </w:r>
      <w:r w:rsidRPr="0031171E">
        <w:rPr>
          <w:spacing w:val="-13"/>
        </w:rPr>
        <w:t>законодавства та цього Договору.</w:t>
      </w:r>
    </w:p>
    <w:p w:rsidR="00BA1C10" w:rsidRPr="002A2494" w:rsidRDefault="00BA1C10" w:rsidP="00AD380E">
      <w:pPr>
        <w:widowControl w:val="0"/>
        <w:jc w:val="both"/>
        <w:rPr>
          <w:spacing w:val="-13"/>
        </w:rPr>
      </w:pPr>
      <w:r>
        <w:rPr>
          <w:spacing w:val="-13"/>
        </w:rPr>
        <w:t>4.2. За невиконання пункту 2.2. у встановлений даним Договором строк Інвестор зобов’</w:t>
      </w:r>
      <w:r w:rsidRPr="002A2494">
        <w:rPr>
          <w:spacing w:val="-13"/>
          <w:lang w:val="ru-RU"/>
        </w:rPr>
        <w:t>яз</w:t>
      </w:r>
      <w:r>
        <w:rPr>
          <w:spacing w:val="-13"/>
          <w:lang w:val="ru-RU"/>
        </w:rPr>
        <w:t>аний</w:t>
      </w:r>
      <w:r w:rsidRPr="002A2494">
        <w:rPr>
          <w:spacing w:val="-13"/>
          <w:lang w:val="ru-RU"/>
        </w:rPr>
        <w:t xml:space="preserve"> </w:t>
      </w:r>
      <w:r>
        <w:rPr>
          <w:spacing w:val="-13"/>
          <w:lang w:val="ru-RU"/>
        </w:rPr>
        <w:t xml:space="preserve">в місячний термін </w:t>
      </w:r>
      <w:r w:rsidRPr="002A2494">
        <w:rPr>
          <w:spacing w:val="-13"/>
          <w:lang w:val="ru-RU"/>
        </w:rPr>
        <w:t>сплатити неустойку в розмірі 100</w:t>
      </w:r>
      <w:r>
        <w:rPr>
          <w:spacing w:val="-13"/>
          <w:lang w:val="ru-RU"/>
        </w:rPr>
        <w:t>0</w:t>
      </w:r>
      <w:r w:rsidRPr="002A2494">
        <w:rPr>
          <w:spacing w:val="-13"/>
          <w:lang w:val="ru-RU"/>
        </w:rPr>
        <w:t xml:space="preserve"> грн.</w:t>
      </w:r>
      <w:r>
        <w:rPr>
          <w:spacing w:val="-13"/>
          <w:lang w:val="ru-RU"/>
        </w:rPr>
        <w:t xml:space="preserve"> </w:t>
      </w:r>
    </w:p>
    <w:p w:rsidR="00BA1C10" w:rsidRPr="0031171E" w:rsidRDefault="00BA1C10" w:rsidP="00AD380E">
      <w:pPr>
        <w:widowControl w:val="0"/>
        <w:jc w:val="both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5. ПОРЯДОК РОЗВ’ЯЗАННЯ СУПЕРЕЧОК</w:t>
      </w:r>
    </w:p>
    <w:p w:rsidR="00BA1C10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>5.1. Спори, які можуть виникнути під час виконання Договору, вирішуються шляхом переговорів, а за відсутності згоди – у судовому порядку.</w:t>
      </w:r>
    </w:p>
    <w:p w:rsidR="00BA1C10" w:rsidRPr="0031171E" w:rsidRDefault="00BA1C10" w:rsidP="00AD380E">
      <w:pPr>
        <w:widowControl w:val="0"/>
        <w:jc w:val="both"/>
        <w:rPr>
          <w:spacing w:val="-13"/>
        </w:rPr>
      </w:pP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6. ЗМІНА УМОВ ДОГОВОРУ</w:t>
      </w:r>
    </w:p>
    <w:p w:rsidR="00BA1C10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 xml:space="preserve">6.1. Зміни та доповнення до цього Договору можуть бути внесені лише у письмовій формі та за згодою двох СТОРІН, шляхом укладання Додаткової угоди до Договору. </w:t>
      </w:r>
    </w:p>
    <w:p w:rsidR="00BA1C10" w:rsidRPr="0031171E" w:rsidRDefault="00BA1C10" w:rsidP="00AD380E">
      <w:pPr>
        <w:widowControl w:val="0"/>
        <w:jc w:val="both"/>
        <w:rPr>
          <w:spacing w:val="-13"/>
        </w:rPr>
      </w:pP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7. ІНШІ УМОВИ ДОГОВОРУ</w:t>
      </w:r>
    </w:p>
    <w:p w:rsidR="00BA1C10" w:rsidRDefault="00BA1C10" w:rsidP="00AD380E">
      <w:pPr>
        <w:widowControl w:val="0"/>
        <w:jc w:val="both"/>
        <w:rPr>
          <w:spacing w:val="-13"/>
        </w:rPr>
      </w:pPr>
      <w:r w:rsidRPr="0031171E">
        <w:rPr>
          <w:spacing w:val="-13"/>
        </w:rPr>
        <w:t>7.1. Цей Договір складено в двох примірниках, по одному для кожної із СТОРІН,</w:t>
      </w:r>
      <w:r w:rsidRPr="0031171E">
        <w:rPr>
          <w:i/>
          <w:iCs/>
          <w:spacing w:val="-13"/>
        </w:rPr>
        <w:t xml:space="preserve"> </w:t>
      </w:r>
      <w:r w:rsidRPr="0031171E">
        <w:rPr>
          <w:spacing w:val="-13"/>
        </w:rPr>
        <w:t>кожен з яких має однакову юридичну силу.</w:t>
      </w:r>
    </w:p>
    <w:p w:rsidR="00BA1C10" w:rsidRPr="0031171E" w:rsidRDefault="00BA1C10" w:rsidP="00AD380E">
      <w:pPr>
        <w:widowControl w:val="0"/>
        <w:jc w:val="both"/>
        <w:rPr>
          <w:spacing w:val="-13"/>
        </w:rPr>
      </w:pPr>
      <w:r>
        <w:rPr>
          <w:spacing w:val="-13"/>
        </w:rPr>
        <w:t>7.2.Невиконання Інвестором умов договору у встановлений строк не звільняє його від сплати неустойки, визначеної у п.4.2. даного Договору та в подальшому рахується як відмова від укладання договору про інвестиції на розвиток інфраструктури міста.</w:t>
      </w:r>
    </w:p>
    <w:p w:rsidR="00BA1C10" w:rsidRPr="0031171E" w:rsidRDefault="00BA1C10" w:rsidP="00AD380E">
      <w:pPr>
        <w:widowControl w:val="0"/>
        <w:spacing w:before="120" w:after="24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 8. ЮРИДИЧНІ АДРЕСИ ТА БАНКІВСЬКІ РЕКВІЗИТИ СТОРІН</w:t>
      </w:r>
    </w:p>
    <w:tbl>
      <w:tblPr>
        <w:tblW w:w="0" w:type="auto"/>
        <w:tblInd w:w="-106" w:type="dxa"/>
        <w:tblLook w:val="01E0"/>
      </w:tblPr>
      <w:tblGrid>
        <w:gridCol w:w="4725"/>
        <w:gridCol w:w="5131"/>
      </w:tblGrid>
      <w:tr w:rsidR="00BA1C10" w:rsidRPr="0031171E">
        <w:tc>
          <w:tcPr>
            <w:tcW w:w="5507" w:type="dxa"/>
          </w:tcPr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Виконавчий комітет Ковельської міської ради Волинської області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Юридична адреса: м.Ковель, вул.Незалежності,73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р/р </w:t>
            </w:r>
            <w:r>
              <w:rPr>
                <w:spacing w:val="-13"/>
              </w:rPr>
              <w:t>31510931700004 ГУДКУ у Волинській обл.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МФО </w:t>
            </w:r>
            <w:r>
              <w:rPr>
                <w:spacing w:val="-13"/>
              </w:rPr>
              <w:t>803014</w:t>
            </w:r>
          </w:p>
          <w:p w:rsidR="00BA1C10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spacing w:val="-13"/>
              </w:rPr>
              <w:t xml:space="preserve">Код </w:t>
            </w:r>
            <w:r>
              <w:rPr>
                <w:spacing w:val="-13"/>
              </w:rPr>
              <w:t>37788874</w:t>
            </w:r>
          </w:p>
          <w:p w:rsidR="00BA1C10" w:rsidRDefault="00BA1C10" w:rsidP="004261C2">
            <w:pPr>
              <w:widowControl w:val="0"/>
              <w:rPr>
                <w:b/>
                <w:bCs/>
                <w:spacing w:val="-13"/>
              </w:rPr>
            </w:pPr>
          </w:p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 __________           </w:t>
            </w:r>
            <w:r>
              <w:rPr>
                <w:spacing w:val="-13"/>
                <w:u w:val="single"/>
              </w:rPr>
              <w:t xml:space="preserve">     О.О.Кіндер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                  (підпис)                                                                                   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  <w:tc>
          <w:tcPr>
            <w:tcW w:w="5508" w:type="dxa"/>
          </w:tcPr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Інвестор 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Юридична адреса 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р/р ___________________________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в _____________________________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МФО 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Код __________________________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______________________________</w:t>
            </w:r>
          </w:p>
          <w:p w:rsidR="00BA1C10" w:rsidRPr="0031171E" w:rsidRDefault="00BA1C10" w:rsidP="004261C2">
            <w:pPr>
              <w:widowControl w:val="0"/>
              <w:jc w:val="center"/>
              <w:rPr>
                <w:b/>
                <w:bCs/>
                <w:spacing w:val="-13"/>
              </w:rPr>
            </w:pPr>
          </w:p>
          <w:p w:rsidR="00BA1C10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   </w:t>
            </w:r>
          </w:p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 xml:space="preserve"> __________           _______________</w:t>
            </w:r>
          </w:p>
          <w:p w:rsidR="00BA1C10" w:rsidRPr="0031171E" w:rsidRDefault="00BA1C10" w:rsidP="004261C2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 xml:space="preserve">    </w:t>
            </w:r>
            <w:r w:rsidRPr="0031171E">
              <w:rPr>
                <w:spacing w:val="-13"/>
              </w:rPr>
              <w:t xml:space="preserve">     (підпис)             (ім’я та прізвище)</w:t>
            </w:r>
          </w:p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</w:tr>
    </w:tbl>
    <w:p w:rsidR="00BA1C10" w:rsidRDefault="00BA1C10" w:rsidP="00AD380E">
      <w:pPr>
        <w:widowControl w:val="0"/>
        <w:rPr>
          <w:b/>
          <w:bCs/>
          <w:spacing w:val="-13"/>
        </w:rPr>
      </w:pPr>
      <w:r>
        <w:rPr>
          <w:b/>
          <w:bCs/>
          <w:spacing w:val="-13"/>
        </w:rPr>
        <w:t xml:space="preserve">                                                                                                              </w:t>
      </w:r>
    </w:p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DB4954"/>
    <w:p w:rsidR="00BA1C10" w:rsidRPr="00DB4954" w:rsidRDefault="00BA1C10" w:rsidP="007F33C0">
      <w:pPr>
        <w:widowControl w:val="0"/>
        <w:jc w:val="right"/>
        <w:rPr>
          <w:spacing w:val="-13"/>
        </w:rPr>
      </w:pPr>
      <w:r w:rsidRPr="00DB4954">
        <w:rPr>
          <w:b/>
          <w:bCs/>
          <w:spacing w:val="-13"/>
        </w:rPr>
        <w:t xml:space="preserve">  </w:t>
      </w:r>
      <w:r w:rsidRPr="00DB4954">
        <w:rPr>
          <w:spacing w:val="-13"/>
        </w:rPr>
        <w:t xml:space="preserve">Додаток </w:t>
      </w:r>
    </w:p>
    <w:p w:rsidR="00BA1C10" w:rsidRPr="00DB4954" w:rsidRDefault="00BA1C10" w:rsidP="007F33C0">
      <w:pPr>
        <w:widowControl w:val="0"/>
        <w:jc w:val="right"/>
        <w:rPr>
          <w:b/>
          <w:bCs/>
          <w:spacing w:val="-13"/>
        </w:rPr>
      </w:pPr>
      <w:r w:rsidRPr="00DB4954">
        <w:rPr>
          <w:spacing w:val="-13"/>
        </w:rPr>
        <w:t xml:space="preserve">до договору про інвестиції </w:t>
      </w:r>
    </w:p>
    <w:p w:rsidR="00BA1C10" w:rsidRPr="00DB4954" w:rsidRDefault="00BA1C10" w:rsidP="007F33C0">
      <w:pPr>
        <w:widowControl w:val="0"/>
        <w:jc w:val="right"/>
        <w:rPr>
          <w:spacing w:val="-13"/>
        </w:rPr>
      </w:pPr>
      <w:r w:rsidRPr="00DB4954">
        <w:rPr>
          <w:spacing w:val="-13"/>
        </w:rPr>
        <w:t>на розвиток інфраструктури міста</w:t>
      </w:r>
    </w:p>
    <w:p w:rsidR="00BA1C10" w:rsidRDefault="00BA1C10" w:rsidP="00AD380E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Р О З Р А Х У Н О К</w:t>
      </w:r>
    </w:p>
    <w:p w:rsidR="00BA1C10" w:rsidRPr="0031171E" w:rsidRDefault="00BA1C10" w:rsidP="00AD380E">
      <w:pPr>
        <w:widowControl w:val="0"/>
        <w:jc w:val="center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>до   Договору   №______ від ________________</w:t>
      </w:r>
    </w:p>
    <w:p w:rsidR="00BA1C10" w:rsidRPr="0031171E" w:rsidRDefault="00BA1C10" w:rsidP="00AD380E">
      <w:pPr>
        <w:widowControl w:val="0"/>
        <w:spacing w:after="120"/>
        <w:jc w:val="center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про інвестиції на розвиток інфраструктури </w:t>
      </w:r>
      <w:r w:rsidRPr="0031171E">
        <w:rPr>
          <w:b/>
          <w:bCs/>
        </w:rPr>
        <w:t xml:space="preserve">міста </w:t>
      </w:r>
    </w:p>
    <w:tbl>
      <w:tblPr>
        <w:tblW w:w="0" w:type="auto"/>
        <w:tblInd w:w="-106" w:type="dxa"/>
        <w:tblLook w:val="01E0"/>
      </w:tblPr>
      <w:tblGrid>
        <w:gridCol w:w="4793"/>
        <w:gridCol w:w="4778"/>
      </w:tblGrid>
      <w:tr w:rsidR="00BA1C10" w:rsidRPr="0031171E">
        <w:tc>
          <w:tcPr>
            <w:tcW w:w="4793" w:type="dxa"/>
          </w:tcPr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«__»_____20__ року</w:t>
            </w:r>
          </w:p>
        </w:tc>
        <w:tc>
          <w:tcPr>
            <w:tcW w:w="4778" w:type="dxa"/>
          </w:tcPr>
          <w:p w:rsidR="00BA1C10" w:rsidRPr="0031171E" w:rsidRDefault="00BA1C10" w:rsidP="004261C2">
            <w:pPr>
              <w:widowControl w:val="0"/>
              <w:jc w:val="right"/>
              <w:rPr>
                <w:b/>
                <w:bCs/>
                <w:spacing w:val="-13"/>
              </w:rPr>
            </w:pPr>
            <w:r w:rsidRPr="0031171E">
              <w:rPr>
                <w:b/>
                <w:bCs/>
                <w:spacing w:val="-13"/>
              </w:rPr>
              <w:t>м. Ковель</w:t>
            </w:r>
          </w:p>
        </w:tc>
      </w:tr>
      <w:tr w:rsidR="00BA1C10" w:rsidRPr="0031171E">
        <w:tc>
          <w:tcPr>
            <w:tcW w:w="4793" w:type="dxa"/>
          </w:tcPr>
          <w:p w:rsidR="00BA1C10" w:rsidRPr="0031171E" w:rsidRDefault="00BA1C10" w:rsidP="004261C2">
            <w:pPr>
              <w:widowControl w:val="0"/>
              <w:rPr>
                <w:b/>
                <w:bCs/>
                <w:spacing w:val="-13"/>
              </w:rPr>
            </w:pPr>
          </w:p>
        </w:tc>
        <w:tc>
          <w:tcPr>
            <w:tcW w:w="4778" w:type="dxa"/>
          </w:tcPr>
          <w:p w:rsidR="00BA1C10" w:rsidRPr="0031171E" w:rsidRDefault="00BA1C10" w:rsidP="004261C2">
            <w:pPr>
              <w:widowControl w:val="0"/>
              <w:jc w:val="right"/>
              <w:rPr>
                <w:b/>
                <w:bCs/>
                <w:spacing w:val="-13"/>
              </w:rPr>
            </w:pPr>
          </w:p>
        </w:tc>
      </w:tr>
    </w:tbl>
    <w:p w:rsidR="00BA1C10" w:rsidRDefault="00BA1C10" w:rsidP="008937BB">
      <w:pPr>
        <w:widowControl w:val="0"/>
        <w:jc w:val="both"/>
        <w:rPr>
          <w:spacing w:val="-13"/>
        </w:rPr>
      </w:pPr>
      <w:r w:rsidRPr="0031171E">
        <w:rPr>
          <w:spacing w:val="-13"/>
        </w:rPr>
        <w:t>Розрахунок розміру інвестиційного внеску на розвиток інженерно-транспортної та соціальної інфраструктури міста Ковель у зв'язку з будівництвом об'єкта</w:t>
      </w:r>
      <w:r>
        <w:rPr>
          <w:spacing w:val="-13"/>
        </w:rPr>
        <w:t>:</w:t>
      </w:r>
      <w:r w:rsidRPr="0031171E">
        <w:rPr>
          <w:spacing w:val="-13"/>
        </w:rPr>
        <w:t xml:space="preserve"> </w:t>
      </w:r>
    </w:p>
    <w:p w:rsidR="00BA1C10" w:rsidRPr="00E4483C" w:rsidRDefault="00BA1C10" w:rsidP="008937BB">
      <w:pPr>
        <w:widowControl w:val="0"/>
        <w:jc w:val="both"/>
        <w:rPr>
          <w:spacing w:val="-6"/>
        </w:rPr>
      </w:pPr>
      <w:r>
        <w:rPr>
          <w:spacing w:val="-6"/>
          <w:u w:val="single"/>
        </w:rPr>
        <w:t>водовідведення в районі вулиць Макаренка-Церковна,</w:t>
      </w:r>
    </w:p>
    <w:p w:rsidR="00BA1C10" w:rsidRPr="00134E20" w:rsidRDefault="00BA1C10" w:rsidP="00AD380E">
      <w:pPr>
        <w:widowControl w:val="0"/>
        <w:jc w:val="both"/>
        <w:rPr>
          <w:spacing w:val="-6"/>
          <w:u w:val="single"/>
        </w:rPr>
      </w:pPr>
      <w:r w:rsidRPr="0031171E">
        <w:t xml:space="preserve">який є грошовим виразом раніше встановленого </w:t>
      </w:r>
      <w:r w:rsidRPr="0031171E">
        <w:rPr>
          <w:spacing w:val="-13"/>
        </w:rPr>
        <w:t>Договором</w:t>
      </w:r>
      <w:r w:rsidRPr="0031171E">
        <w:t xml:space="preserve"> відсоткового значення від загальної кошторисної вартості будівництва об’єкта.</w:t>
      </w:r>
      <w:r w:rsidRPr="0031171E">
        <w:rPr>
          <w:spacing w:val="-13"/>
        </w:rPr>
        <w:t xml:space="preserve"> </w:t>
      </w:r>
    </w:p>
    <w:p w:rsidR="00BA1C10" w:rsidRPr="0031171E" w:rsidRDefault="00BA1C10" w:rsidP="00AD380E">
      <w:pPr>
        <w:tabs>
          <w:tab w:val="left" w:pos="206"/>
          <w:tab w:val="left" w:pos="2353"/>
        </w:tabs>
        <w:ind w:firstLine="709"/>
        <w:rPr>
          <w:b/>
          <w:bCs/>
        </w:rPr>
      </w:pPr>
    </w:p>
    <w:p w:rsidR="00BA1C10" w:rsidRPr="0031171E" w:rsidRDefault="00BA1C10" w:rsidP="00AD380E">
      <w:pPr>
        <w:tabs>
          <w:tab w:val="left" w:pos="206"/>
          <w:tab w:val="left" w:pos="2353"/>
        </w:tabs>
        <w:ind w:firstLine="709"/>
        <w:rPr>
          <w:b/>
          <w:bCs/>
        </w:rPr>
      </w:pPr>
      <w:r w:rsidRPr="0031171E">
        <w:rPr>
          <w:b/>
          <w:bCs/>
        </w:rPr>
        <w:t>Розрахунок виконано на підставі:</w:t>
      </w:r>
    </w:p>
    <w:p w:rsidR="00BA1C10" w:rsidRPr="0031171E" w:rsidRDefault="00BA1C10" w:rsidP="00AD380E">
      <w:pPr>
        <w:tabs>
          <w:tab w:val="left" w:pos="206"/>
          <w:tab w:val="left" w:pos="2353"/>
        </w:tabs>
        <w:ind w:firstLine="709"/>
        <w:rPr>
          <w:b/>
          <w:bCs/>
        </w:rPr>
      </w:pPr>
    </w:p>
    <w:p w:rsidR="00BA1C10" w:rsidRPr="00AC3DA3" w:rsidRDefault="00BA1C10" w:rsidP="00AD380E">
      <w:pPr>
        <w:widowControl w:val="0"/>
        <w:jc w:val="both"/>
        <w:rPr>
          <w:spacing w:val="-13"/>
        </w:rPr>
      </w:pPr>
      <w:r>
        <w:t>1</w:t>
      </w:r>
      <w:r w:rsidRPr="0031171E">
        <w:t>. Р</w:t>
      </w:r>
      <w:r w:rsidRPr="0031171E">
        <w:rPr>
          <w:spacing w:val="-13"/>
        </w:rPr>
        <w:t xml:space="preserve">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</w:t>
      </w:r>
      <w:r w:rsidRPr="00AC3DA3">
        <w:rPr>
          <w:spacing w:val="-13"/>
        </w:rPr>
        <w:t>для будівництва і обслуговування житлових будинків, господарських будівель і споруд»»</w:t>
      </w:r>
    </w:p>
    <w:p w:rsidR="00BA1C10" w:rsidRPr="00AC3DA3" w:rsidRDefault="00BA1C10" w:rsidP="00AD380E">
      <w:pPr>
        <w:widowControl w:val="0"/>
        <w:jc w:val="both"/>
        <w:rPr>
          <w:spacing w:val="-6"/>
        </w:rPr>
      </w:pPr>
      <w:r>
        <w:rPr>
          <w:spacing w:val="-13"/>
        </w:rPr>
        <w:t>2</w:t>
      </w:r>
      <w:r w:rsidRPr="00AC3DA3">
        <w:rPr>
          <w:spacing w:val="-13"/>
        </w:rPr>
        <w:t>. Рішення виконавчого комітету Ковельської міської ради від ___________________№___________ (про включення громадянина до списк</w:t>
      </w:r>
      <w:r>
        <w:rPr>
          <w:spacing w:val="-13"/>
        </w:rPr>
        <w:t>ів</w:t>
      </w:r>
      <w:r w:rsidRPr="00AC3DA3">
        <w:rPr>
          <w:spacing w:val="-13"/>
        </w:rPr>
        <w:t xml:space="preserve"> інвесторів)</w:t>
      </w:r>
    </w:p>
    <w:p w:rsidR="00BA1C10" w:rsidRPr="0031171E" w:rsidRDefault="00BA1C10" w:rsidP="00AD380E">
      <w:pPr>
        <w:tabs>
          <w:tab w:val="left" w:pos="2353"/>
        </w:tabs>
        <w:ind w:firstLine="851"/>
        <w:jc w:val="both"/>
        <w:rPr>
          <w:spacing w:val="-13"/>
        </w:rPr>
      </w:pPr>
    </w:p>
    <w:p w:rsidR="00BA1C10" w:rsidRPr="0031171E" w:rsidRDefault="00BA1C10" w:rsidP="00AD380E">
      <w:pPr>
        <w:tabs>
          <w:tab w:val="left" w:pos="2353"/>
        </w:tabs>
        <w:ind w:firstLine="851"/>
        <w:jc w:val="both"/>
        <w:rPr>
          <w:b/>
          <w:bCs/>
          <w:spacing w:val="-13"/>
        </w:rPr>
      </w:pPr>
      <w:r w:rsidRPr="0031171E">
        <w:rPr>
          <w:b/>
          <w:bCs/>
          <w:spacing w:val="-13"/>
        </w:rPr>
        <w:t xml:space="preserve">Розрахунок розміру коштів </w:t>
      </w:r>
      <w:r>
        <w:rPr>
          <w:b/>
          <w:bCs/>
          <w:spacing w:val="-13"/>
        </w:rPr>
        <w:t>інвестиційного внеску</w:t>
      </w:r>
      <w:r w:rsidRPr="0031171E">
        <w:rPr>
          <w:b/>
          <w:bCs/>
          <w:spacing w:val="-13"/>
        </w:rPr>
        <w:t xml:space="preserve"> визначається за формулою:</w:t>
      </w:r>
    </w:p>
    <w:p w:rsidR="00BA1C10" w:rsidRPr="0031171E" w:rsidRDefault="00BA1C10" w:rsidP="00AD380E">
      <w:pPr>
        <w:tabs>
          <w:tab w:val="left" w:pos="2353"/>
        </w:tabs>
        <w:ind w:firstLine="851"/>
        <w:jc w:val="both"/>
        <w:rPr>
          <w:b/>
          <w:bCs/>
        </w:rPr>
      </w:pPr>
    </w:p>
    <w:p w:rsidR="00BA1C10" w:rsidRPr="00B02FF3" w:rsidRDefault="00BA1C10" w:rsidP="00AD380E">
      <w:pPr>
        <w:tabs>
          <w:tab w:val="left" w:pos="2353"/>
        </w:tabs>
        <w:jc w:val="both"/>
        <w:rPr>
          <w:b/>
          <w:bCs/>
        </w:rPr>
      </w:pPr>
      <w:r w:rsidRPr="0031171E">
        <w:rPr>
          <w:b/>
          <w:bCs/>
        </w:rPr>
        <w:t xml:space="preserve">Р = З х В% </w:t>
      </w:r>
      <w:r>
        <w:rPr>
          <w:b/>
          <w:bCs/>
        </w:rPr>
        <w:t>= 800 х 1.5% = 12</w:t>
      </w:r>
      <w:r w:rsidRPr="0031171E">
        <w:t xml:space="preserve"> </w:t>
      </w:r>
      <w:r>
        <w:t xml:space="preserve">тис. </w:t>
      </w:r>
      <w:r w:rsidRPr="0031171E">
        <w:t>грн., де:</w:t>
      </w:r>
    </w:p>
    <w:p w:rsidR="00BA1C10" w:rsidRPr="0031171E" w:rsidRDefault="00BA1C10" w:rsidP="00AD380E">
      <w:pPr>
        <w:tabs>
          <w:tab w:val="left" w:pos="2353"/>
        </w:tabs>
        <w:jc w:val="both"/>
        <w:rPr>
          <w:b/>
          <w:bCs/>
        </w:rPr>
      </w:pPr>
    </w:p>
    <w:p w:rsidR="00BA1C10" w:rsidRPr="0031171E" w:rsidRDefault="00BA1C10" w:rsidP="00AD380E">
      <w:pPr>
        <w:tabs>
          <w:tab w:val="left" w:pos="2353"/>
        </w:tabs>
        <w:jc w:val="both"/>
      </w:pPr>
      <w:r w:rsidRPr="0031171E">
        <w:rPr>
          <w:b/>
          <w:bCs/>
        </w:rPr>
        <w:t>Р –</w:t>
      </w:r>
      <w:r w:rsidRPr="0031171E">
        <w:rPr>
          <w:spacing w:val="-13"/>
        </w:rPr>
        <w:t xml:space="preserve"> Розмір коштів інвестиційного внеску, тис. грн.;</w:t>
      </w:r>
    </w:p>
    <w:p w:rsidR="00BA1C10" w:rsidRPr="0031171E" w:rsidRDefault="00BA1C10" w:rsidP="00AD380E">
      <w:pPr>
        <w:tabs>
          <w:tab w:val="left" w:pos="2353"/>
        </w:tabs>
        <w:jc w:val="both"/>
      </w:pPr>
      <w:r w:rsidRPr="0031171E">
        <w:rPr>
          <w:b/>
          <w:bCs/>
        </w:rPr>
        <w:t>З</w:t>
      </w:r>
      <w:r w:rsidRPr="0031171E">
        <w:t xml:space="preserve"> – Загальна </w:t>
      </w:r>
      <w:r>
        <w:t xml:space="preserve">орієнтовна </w:t>
      </w:r>
      <w:r w:rsidRPr="0031171E">
        <w:t xml:space="preserve">кошторисна вартість будівництва об’єкта – </w:t>
      </w:r>
      <w:r>
        <w:t>800</w:t>
      </w:r>
      <w:r w:rsidRPr="0031171E">
        <w:t xml:space="preserve"> тис. грн.; </w:t>
      </w:r>
    </w:p>
    <w:p w:rsidR="00BA1C10" w:rsidRPr="0031171E" w:rsidRDefault="00BA1C10" w:rsidP="00AD380E">
      <w:pPr>
        <w:tabs>
          <w:tab w:val="left" w:pos="2353"/>
        </w:tabs>
        <w:jc w:val="both"/>
      </w:pPr>
      <w:r w:rsidRPr="0031171E">
        <w:rPr>
          <w:b/>
          <w:bCs/>
        </w:rPr>
        <w:t>В</w:t>
      </w:r>
      <w:r w:rsidRPr="0031171E">
        <w:t xml:space="preserve"> – Відсоток від загальної кошторисної вартості будівництва об’єкта </w:t>
      </w:r>
      <w:r>
        <w:t>–</w:t>
      </w:r>
      <w:r w:rsidRPr="0031171E">
        <w:t xml:space="preserve"> </w:t>
      </w:r>
      <w:r>
        <w:t>1.5</w:t>
      </w:r>
    </w:p>
    <w:p w:rsidR="00BA1C10" w:rsidRPr="0031171E" w:rsidRDefault="00BA1C10" w:rsidP="00AD380E">
      <w:pPr>
        <w:tabs>
          <w:tab w:val="left" w:pos="2353"/>
        </w:tabs>
        <w:jc w:val="both"/>
        <w:rPr>
          <w:b/>
          <w:bCs/>
        </w:rPr>
      </w:pPr>
    </w:p>
    <w:p w:rsidR="00BA1C10" w:rsidRPr="0031171E" w:rsidRDefault="00BA1C10" w:rsidP="00AD380E">
      <w:pPr>
        <w:tabs>
          <w:tab w:val="left" w:pos="2353"/>
        </w:tabs>
        <w:jc w:val="both"/>
        <w:rPr>
          <w:b/>
          <w:bCs/>
        </w:rPr>
      </w:pPr>
    </w:p>
    <w:p w:rsidR="00BA1C10" w:rsidRPr="00AC3DA3" w:rsidRDefault="00BA1C10" w:rsidP="00AD380E">
      <w:pPr>
        <w:tabs>
          <w:tab w:val="left" w:pos="2353"/>
        </w:tabs>
        <w:jc w:val="both"/>
        <w:rPr>
          <w:b/>
          <w:bCs/>
          <w:spacing w:val="-13"/>
        </w:rPr>
      </w:pPr>
      <w:r>
        <w:rPr>
          <w:b/>
          <w:bCs/>
        </w:rPr>
        <w:t>М</w:t>
      </w:r>
      <w:r w:rsidRPr="00AC3DA3">
        <w:rPr>
          <w:b/>
          <w:bCs/>
        </w:rPr>
        <w:t>іськ</w:t>
      </w:r>
      <w:r>
        <w:rPr>
          <w:b/>
          <w:bCs/>
        </w:rPr>
        <w:t>ий</w:t>
      </w:r>
      <w:r w:rsidRPr="00AC3DA3">
        <w:rPr>
          <w:b/>
          <w:bCs/>
        </w:rPr>
        <w:t xml:space="preserve"> голов</w:t>
      </w:r>
      <w:r>
        <w:rPr>
          <w:b/>
          <w:bCs/>
        </w:rPr>
        <w:t>а</w:t>
      </w:r>
      <w:r w:rsidRPr="00AC3DA3">
        <w:rPr>
          <w:b/>
          <w:bCs/>
        </w:rPr>
        <w:t>:</w:t>
      </w:r>
      <w:r w:rsidRPr="00AC3DA3">
        <w:rPr>
          <w:b/>
          <w:bCs/>
          <w:spacing w:val="-13"/>
        </w:rPr>
        <w:t xml:space="preserve"> ________________________</w:t>
      </w:r>
      <w:r w:rsidRPr="00AC3DA3">
        <w:rPr>
          <w:b/>
          <w:bCs/>
          <w:spacing w:val="-13"/>
        </w:rPr>
        <w:tab/>
      </w:r>
      <w:r>
        <w:rPr>
          <w:b/>
          <w:bCs/>
          <w:spacing w:val="-13"/>
        </w:rPr>
        <w:t>О.О.Кіндер</w:t>
      </w:r>
    </w:p>
    <w:p w:rsidR="00BA1C10" w:rsidRPr="0031171E" w:rsidRDefault="00BA1C10" w:rsidP="00AD380E">
      <w:pPr>
        <w:widowControl w:val="0"/>
        <w:ind w:firstLine="708"/>
        <w:rPr>
          <w:b/>
          <w:bCs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</w:t>
      </w:r>
    </w:p>
    <w:p w:rsidR="00BA1C10" w:rsidRPr="0031171E" w:rsidRDefault="00BA1C10" w:rsidP="00AD380E">
      <w:pPr>
        <w:widowControl w:val="0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rPr>
          <w:b/>
          <w:bCs/>
          <w:spacing w:val="-13"/>
        </w:rPr>
      </w:pPr>
      <w:r w:rsidRPr="0031171E">
        <w:rPr>
          <w:b/>
          <w:bCs/>
          <w:spacing w:val="-13"/>
        </w:rPr>
        <w:t>Інвестор: ________________________________</w:t>
      </w:r>
      <w:r w:rsidRPr="0031171E">
        <w:rPr>
          <w:b/>
          <w:bCs/>
          <w:spacing w:val="-13"/>
        </w:rPr>
        <w:tab/>
        <w:t>____________________</w:t>
      </w:r>
    </w:p>
    <w:p w:rsidR="00BA1C10" w:rsidRPr="0031171E" w:rsidRDefault="00BA1C10" w:rsidP="00AD380E">
      <w:pPr>
        <w:widowControl w:val="0"/>
        <w:ind w:firstLine="708"/>
        <w:rPr>
          <w:spacing w:val="-13"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(ініціали, прізвище)</w:t>
      </w:r>
    </w:p>
    <w:p w:rsidR="00BA1C10" w:rsidRDefault="00BA1C10" w:rsidP="00AD380E">
      <w:pPr>
        <w:widowControl w:val="0"/>
        <w:rPr>
          <w:b/>
          <w:bCs/>
          <w:spacing w:val="-13"/>
        </w:rPr>
      </w:pPr>
    </w:p>
    <w:p w:rsidR="00BA1C10" w:rsidRDefault="00BA1C10" w:rsidP="00AD380E">
      <w:pPr>
        <w:widowControl w:val="0"/>
        <w:rPr>
          <w:b/>
          <w:bCs/>
          <w:spacing w:val="-13"/>
        </w:rPr>
      </w:pPr>
    </w:p>
    <w:p w:rsidR="00BA1C10" w:rsidRPr="0031171E" w:rsidRDefault="00BA1C10" w:rsidP="00AD380E">
      <w:pPr>
        <w:widowControl w:val="0"/>
        <w:rPr>
          <w:b/>
          <w:bCs/>
          <w:spacing w:val="-13"/>
        </w:rPr>
      </w:pPr>
    </w:p>
    <w:p w:rsidR="00BA1C10" w:rsidRPr="00DB4954" w:rsidRDefault="00BA1C10" w:rsidP="00DB4954">
      <w:r w:rsidRPr="00DB4954">
        <w:t>Керуючий справами</w:t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</w:r>
      <w:r w:rsidRPr="00DB4954">
        <w:tab/>
        <w:t>В.Б.Бойко</w:t>
      </w:r>
    </w:p>
    <w:p w:rsidR="00BA1C10" w:rsidRPr="00514358" w:rsidRDefault="00BA1C10" w:rsidP="00514358"/>
    <w:sectPr w:rsidR="00BA1C10" w:rsidRPr="00514358" w:rsidSect="008F5DB6">
      <w:type w:val="continuous"/>
      <w:pgSz w:w="11909" w:h="16834"/>
      <w:pgMar w:top="571" w:right="851" w:bottom="851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hyphenationZone w:val="425"/>
  <w:doNotHyphenateCaps/>
  <w:drawingGridHorizontalSpacing w:val="140"/>
  <w:drawingGridVerticalSpacing w:val="143"/>
  <w:displayHorizontalDrawingGridEvery w:val="0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01175"/>
    <w:rsid w:val="00022E15"/>
    <w:rsid w:val="00025F5C"/>
    <w:rsid w:val="00027DF2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B2C41"/>
    <w:rsid w:val="000D000F"/>
    <w:rsid w:val="000D75DB"/>
    <w:rsid w:val="000E3522"/>
    <w:rsid w:val="000E5BBA"/>
    <w:rsid w:val="000E68D6"/>
    <w:rsid w:val="00100A60"/>
    <w:rsid w:val="0010254D"/>
    <w:rsid w:val="00120276"/>
    <w:rsid w:val="00124EEF"/>
    <w:rsid w:val="00125BA6"/>
    <w:rsid w:val="0012788B"/>
    <w:rsid w:val="00131D09"/>
    <w:rsid w:val="00133865"/>
    <w:rsid w:val="00134E20"/>
    <w:rsid w:val="0014077D"/>
    <w:rsid w:val="0014630D"/>
    <w:rsid w:val="001535C3"/>
    <w:rsid w:val="00154552"/>
    <w:rsid w:val="00172D83"/>
    <w:rsid w:val="00187FA5"/>
    <w:rsid w:val="001960B6"/>
    <w:rsid w:val="00197821"/>
    <w:rsid w:val="001B7C5E"/>
    <w:rsid w:val="001C5488"/>
    <w:rsid w:val="001E01A9"/>
    <w:rsid w:val="001E58E3"/>
    <w:rsid w:val="001F605F"/>
    <w:rsid w:val="00211C76"/>
    <w:rsid w:val="00213A33"/>
    <w:rsid w:val="00220EFE"/>
    <w:rsid w:val="00225D3C"/>
    <w:rsid w:val="0025197D"/>
    <w:rsid w:val="0026392D"/>
    <w:rsid w:val="00265F0D"/>
    <w:rsid w:val="00267EFA"/>
    <w:rsid w:val="00276828"/>
    <w:rsid w:val="00276F52"/>
    <w:rsid w:val="00284F41"/>
    <w:rsid w:val="002871CD"/>
    <w:rsid w:val="002A0AE4"/>
    <w:rsid w:val="002A2494"/>
    <w:rsid w:val="002A6200"/>
    <w:rsid w:val="002C240C"/>
    <w:rsid w:val="002D53AD"/>
    <w:rsid w:val="002D5C8F"/>
    <w:rsid w:val="002D7E7F"/>
    <w:rsid w:val="002E5CB3"/>
    <w:rsid w:val="002F71B1"/>
    <w:rsid w:val="003077F7"/>
    <w:rsid w:val="0031171E"/>
    <w:rsid w:val="0032341B"/>
    <w:rsid w:val="00326C86"/>
    <w:rsid w:val="00355123"/>
    <w:rsid w:val="00367498"/>
    <w:rsid w:val="00367847"/>
    <w:rsid w:val="00374029"/>
    <w:rsid w:val="0037791E"/>
    <w:rsid w:val="003779A4"/>
    <w:rsid w:val="0038434B"/>
    <w:rsid w:val="00393630"/>
    <w:rsid w:val="003945BF"/>
    <w:rsid w:val="003A30DD"/>
    <w:rsid w:val="003A4D23"/>
    <w:rsid w:val="003A6BF7"/>
    <w:rsid w:val="003B313A"/>
    <w:rsid w:val="003C68E7"/>
    <w:rsid w:val="003D1032"/>
    <w:rsid w:val="00416DA0"/>
    <w:rsid w:val="0041762F"/>
    <w:rsid w:val="00422F91"/>
    <w:rsid w:val="004261C2"/>
    <w:rsid w:val="004279DC"/>
    <w:rsid w:val="00434F34"/>
    <w:rsid w:val="00443981"/>
    <w:rsid w:val="00444120"/>
    <w:rsid w:val="00455283"/>
    <w:rsid w:val="00473933"/>
    <w:rsid w:val="00477531"/>
    <w:rsid w:val="00482FEF"/>
    <w:rsid w:val="0048721A"/>
    <w:rsid w:val="00487CD7"/>
    <w:rsid w:val="00492A33"/>
    <w:rsid w:val="004B7C93"/>
    <w:rsid w:val="004C232C"/>
    <w:rsid w:val="004C72CA"/>
    <w:rsid w:val="004D2104"/>
    <w:rsid w:val="004E0B1E"/>
    <w:rsid w:val="00514358"/>
    <w:rsid w:val="005158FB"/>
    <w:rsid w:val="005228A8"/>
    <w:rsid w:val="00533341"/>
    <w:rsid w:val="0055610D"/>
    <w:rsid w:val="005943A3"/>
    <w:rsid w:val="005B5B3F"/>
    <w:rsid w:val="005C5262"/>
    <w:rsid w:val="005D1F0C"/>
    <w:rsid w:val="005D6CE0"/>
    <w:rsid w:val="005E1802"/>
    <w:rsid w:val="005E283C"/>
    <w:rsid w:val="005E5DE6"/>
    <w:rsid w:val="005E6CBD"/>
    <w:rsid w:val="00605D7A"/>
    <w:rsid w:val="00631309"/>
    <w:rsid w:val="00633429"/>
    <w:rsid w:val="006373A5"/>
    <w:rsid w:val="00661CF1"/>
    <w:rsid w:val="00662598"/>
    <w:rsid w:val="00663DDF"/>
    <w:rsid w:val="00666448"/>
    <w:rsid w:val="0066705A"/>
    <w:rsid w:val="00674EF9"/>
    <w:rsid w:val="00677BAA"/>
    <w:rsid w:val="00677CE4"/>
    <w:rsid w:val="0068084A"/>
    <w:rsid w:val="00682EB4"/>
    <w:rsid w:val="00685699"/>
    <w:rsid w:val="006A2A16"/>
    <w:rsid w:val="006A79D9"/>
    <w:rsid w:val="006B0970"/>
    <w:rsid w:val="006C1160"/>
    <w:rsid w:val="006C1B25"/>
    <w:rsid w:val="006C247C"/>
    <w:rsid w:val="006C5F46"/>
    <w:rsid w:val="006E39F9"/>
    <w:rsid w:val="006E5120"/>
    <w:rsid w:val="006E6243"/>
    <w:rsid w:val="006F44D1"/>
    <w:rsid w:val="006F50E0"/>
    <w:rsid w:val="006F64C5"/>
    <w:rsid w:val="007000BB"/>
    <w:rsid w:val="00705464"/>
    <w:rsid w:val="00732140"/>
    <w:rsid w:val="00744FD2"/>
    <w:rsid w:val="007608A2"/>
    <w:rsid w:val="00765D55"/>
    <w:rsid w:val="00766E61"/>
    <w:rsid w:val="00771E01"/>
    <w:rsid w:val="007728E1"/>
    <w:rsid w:val="00795AE3"/>
    <w:rsid w:val="007A305E"/>
    <w:rsid w:val="007B05C9"/>
    <w:rsid w:val="007B3246"/>
    <w:rsid w:val="007C4C44"/>
    <w:rsid w:val="007C5EE2"/>
    <w:rsid w:val="007E214D"/>
    <w:rsid w:val="007E4BC9"/>
    <w:rsid w:val="007E5D1E"/>
    <w:rsid w:val="007F0EFC"/>
    <w:rsid w:val="007F0F04"/>
    <w:rsid w:val="007F33C0"/>
    <w:rsid w:val="007F3CA9"/>
    <w:rsid w:val="007F5E9C"/>
    <w:rsid w:val="008052A3"/>
    <w:rsid w:val="00806F5F"/>
    <w:rsid w:val="008241EE"/>
    <w:rsid w:val="00827EAB"/>
    <w:rsid w:val="00845BC1"/>
    <w:rsid w:val="00846A4D"/>
    <w:rsid w:val="00853900"/>
    <w:rsid w:val="008540BC"/>
    <w:rsid w:val="00873723"/>
    <w:rsid w:val="008776D3"/>
    <w:rsid w:val="0088528F"/>
    <w:rsid w:val="00890F81"/>
    <w:rsid w:val="008937BB"/>
    <w:rsid w:val="00896D59"/>
    <w:rsid w:val="008A2E9B"/>
    <w:rsid w:val="008B1461"/>
    <w:rsid w:val="008E0571"/>
    <w:rsid w:val="008E6A91"/>
    <w:rsid w:val="008F5DB6"/>
    <w:rsid w:val="0090067D"/>
    <w:rsid w:val="00903A54"/>
    <w:rsid w:val="00911834"/>
    <w:rsid w:val="00913F3E"/>
    <w:rsid w:val="00915259"/>
    <w:rsid w:val="009254E4"/>
    <w:rsid w:val="00933CFA"/>
    <w:rsid w:val="00935E92"/>
    <w:rsid w:val="00940875"/>
    <w:rsid w:val="00941B2E"/>
    <w:rsid w:val="009432F9"/>
    <w:rsid w:val="0094709F"/>
    <w:rsid w:val="00947D92"/>
    <w:rsid w:val="00955EB4"/>
    <w:rsid w:val="00964046"/>
    <w:rsid w:val="0096735D"/>
    <w:rsid w:val="00967EDB"/>
    <w:rsid w:val="009707D7"/>
    <w:rsid w:val="00975E72"/>
    <w:rsid w:val="00992052"/>
    <w:rsid w:val="009A0620"/>
    <w:rsid w:val="009B7106"/>
    <w:rsid w:val="009C3EEA"/>
    <w:rsid w:val="009D2B1F"/>
    <w:rsid w:val="009F1508"/>
    <w:rsid w:val="00A0152B"/>
    <w:rsid w:val="00A03F11"/>
    <w:rsid w:val="00A071C9"/>
    <w:rsid w:val="00A119BD"/>
    <w:rsid w:val="00A12D12"/>
    <w:rsid w:val="00A25B6B"/>
    <w:rsid w:val="00A7106D"/>
    <w:rsid w:val="00A83D76"/>
    <w:rsid w:val="00A877F4"/>
    <w:rsid w:val="00AA0929"/>
    <w:rsid w:val="00AA47C3"/>
    <w:rsid w:val="00AA540F"/>
    <w:rsid w:val="00AB6827"/>
    <w:rsid w:val="00AC3DA3"/>
    <w:rsid w:val="00AD0D1D"/>
    <w:rsid w:val="00AD15FD"/>
    <w:rsid w:val="00AD380E"/>
    <w:rsid w:val="00AD4405"/>
    <w:rsid w:val="00AD716D"/>
    <w:rsid w:val="00AE6406"/>
    <w:rsid w:val="00B0290D"/>
    <w:rsid w:val="00B02FF3"/>
    <w:rsid w:val="00B048BB"/>
    <w:rsid w:val="00B31B80"/>
    <w:rsid w:val="00B373D0"/>
    <w:rsid w:val="00B40F9E"/>
    <w:rsid w:val="00B426F5"/>
    <w:rsid w:val="00B442B2"/>
    <w:rsid w:val="00B45F27"/>
    <w:rsid w:val="00B513BE"/>
    <w:rsid w:val="00B52EAF"/>
    <w:rsid w:val="00B62306"/>
    <w:rsid w:val="00B64899"/>
    <w:rsid w:val="00B71EA0"/>
    <w:rsid w:val="00B731BD"/>
    <w:rsid w:val="00B73A07"/>
    <w:rsid w:val="00B87ED6"/>
    <w:rsid w:val="00BA1C10"/>
    <w:rsid w:val="00BB6C6F"/>
    <w:rsid w:val="00BC42ED"/>
    <w:rsid w:val="00BE29CA"/>
    <w:rsid w:val="00BE6332"/>
    <w:rsid w:val="00BF081D"/>
    <w:rsid w:val="00BF5F6F"/>
    <w:rsid w:val="00C10C76"/>
    <w:rsid w:val="00C36ADB"/>
    <w:rsid w:val="00C36B93"/>
    <w:rsid w:val="00C6334B"/>
    <w:rsid w:val="00C74ECE"/>
    <w:rsid w:val="00C77F6B"/>
    <w:rsid w:val="00C93F0A"/>
    <w:rsid w:val="00CA01BC"/>
    <w:rsid w:val="00CA14D8"/>
    <w:rsid w:val="00CB4084"/>
    <w:rsid w:val="00CB593B"/>
    <w:rsid w:val="00CD5D6D"/>
    <w:rsid w:val="00CE08F8"/>
    <w:rsid w:val="00D073F4"/>
    <w:rsid w:val="00D1123C"/>
    <w:rsid w:val="00D214FA"/>
    <w:rsid w:val="00D24C5B"/>
    <w:rsid w:val="00D3345A"/>
    <w:rsid w:val="00D51770"/>
    <w:rsid w:val="00D55178"/>
    <w:rsid w:val="00D836FF"/>
    <w:rsid w:val="00D8454D"/>
    <w:rsid w:val="00D84B67"/>
    <w:rsid w:val="00D92B42"/>
    <w:rsid w:val="00DB4954"/>
    <w:rsid w:val="00DC1691"/>
    <w:rsid w:val="00DD1569"/>
    <w:rsid w:val="00DD3088"/>
    <w:rsid w:val="00DD6BC8"/>
    <w:rsid w:val="00DE19C8"/>
    <w:rsid w:val="00DF267F"/>
    <w:rsid w:val="00DF39A7"/>
    <w:rsid w:val="00E02744"/>
    <w:rsid w:val="00E02814"/>
    <w:rsid w:val="00E16980"/>
    <w:rsid w:val="00E16A34"/>
    <w:rsid w:val="00E4483C"/>
    <w:rsid w:val="00E6019E"/>
    <w:rsid w:val="00E81504"/>
    <w:rsid w:val="00E836B3"/>
    <w:rsid w:val="00E87300"/>
    <w:rsid w:val="00EB22C1"/>
    <w:rsid w:val="00EB735F"/>
    <w:rsid w:val="00ED6D87"/>
    <w:rsid w:val="00EE2ED2"/>
    <w:rsid w:val="00EE6D0E"/>
    <w:rsid w:val="00EE70B8"/>
    <w:rsid w:val="00EF7F48"/>
    <w:rsid w:val="00F06344"/>
    <w:rsid w:val="00F10D7A"/>
    <w:rsid w:val="00F145D1"/>
    <w:rsid w:val="00F14882"/>
    <w:rsid w:val="00F15BC9"/>
    <w:rsid w:val="00F276DD"/>
    <w:rsid w:val="00F27A77"/>
    <w:rsid w:val="00F32779"/>
    <w:rsid w:val="00F3376F"/>
    <w:rsid w:val="00F37176"/>
    <w:rsid w:val="00F4114F"/>
    <w:rsid w:val="00F54AFC"/>
    <w:rsid w:val="00F8786A"/>
    <w:rsid w:val="00F9533D"/>
    <w:rsid w:val="00F962E1"/>
    <w:rsid w:val="00FA0BF7"/>
    <w:rsid w:val="00FA78B6"/>
    <w:rsid w:val="00FB08A3"/>
    <w:rsid w:val="00FB4E10"/>
    <w:rsid w:val="00FC600D"/>
    <w:rsid w:val="00FC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8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F50E0"/>
    <w:rPr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5D1F0C"/>
    <w:rPr>
      <w:rFonts w:ascii="Cambria" w:hAnsi="Cambria" w:cs="Cambria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 w:cs="MS Sans Serif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1F0C"/>
    <w:rPr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623B"/>
    <w:rPr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D1F0C"/>
    <w:rPr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9470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12</Pages>
  <Words>2573</Words>
  <Characters>14669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StiFleR</cp:lastModifiedBy>
  <cp:revision>5</cp:revision>
  <cp:lastPrinted>2013-02-19T08:56:00Z</cp:lastPrinted>
  <dcterms:created xsi:type="dcterms:W3CDTF">2013-02-19T08:58:00Z</dcterms:created>
  <dcterms:modified xsi:type="dcterms:W3CDTF">2013-06-12T19:35:00Z</dcterms:modified>
</cp:coreProperties>
</file>