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9D9" w:rsidRDefault="009F39D9">
      <w:pPr>
        <w:jc w:val="center"/>
        <w:rPr>
          <w:rFonts w:ascii="MS Sans Serif" w:hAnsi="MS Sans Serif" w:cs="MS Sans Serif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</w:t>
      </w:r>
      <w:r w:rsidRPr="00EF6E0E">
        <w:rPr>
          <w:rFonts w:ascii="MS Sans Serif" w:hAnsi="MS Sans Serif" w:cs="MS Sans Serif"/>
          <w:sz w:val="16"/>
          <w:szCs w:val="16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SIGN" style="width:45pt;height:57.75pt;visibility:visible">
            <v:imagedata r:id="rId5" o:title="" grayscale="t" bilevel="t"/>
          </v:shape>
        </w:pict>
      </w:r>
    </w:p>
    <w:p w:rsidR="009F39D9" w:rsidRPr="00444120" w:rsidRDefault="009F39D9" w:rsidP="00444120">
      <w:pPr>
        <w:spacing w:line="360" w:lineRule="auto"/>
        <w:jc w:val="center"/>
        <w:rPr>
          <w:b/>
          <w:bCs/>
          <w:spacing w:val="8"/>
          <w:sz w:val="24"/>
          <w:szCs w:val="24"/>
          <w:lang w:val="ru-RU"/>
        </w:rPr>
      </w:pPr>
      <w:r w:rsidRPr="00444120">
        <w:rPr>
          <w:b/>
          <w:bCs/>
          <w:sz w:val="24"/>
          <w:szCs w:val="24"/>
        </w:rPr>
        <w:t>УКРАЇНА</w:t>
      </w:r>
    </w:p>
    <w:p w:rsidR="009F39D9" w:rsidRPr="009707D7" w:rsidRDefault="009F39D9" w:rsidP="00444120">
      <w:pPr>
        <w:pStyle w:val="Heading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:rsidR="009F39D9" w:rsidRPr="009707D7" w:rsidRDefault="009F39D9" w:rsidP="00444120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9F39D9" w:rsidRPr="009707D7" w:rsidRDefault="009F39D9" w:rsidP="00444120">
      <w:pPr>
        <w:jc w:val="both"/>
      </w:pPr>
    </w:p>
    <w:p w:rsidR="009F39D9" w:rsidRPr="009707D7" w:rsidRDefault="009F39D9" w:rsidP="00444120">
      <w:pPr>
        <w:pStyle w:val="HTMLPreformatted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9F39D9" w:rsidRPr="00677CE4" w:rsidRDefault="009F39D9">
      <w:pPr>
        <w:pStyle w:val="Heading2"/>
        <w:spacing w:line="240" w:lineRule="atLeast"/>
        <w:rPr>
          <w:b w:val="0"/>
          <w:bCs w:val="0"/>
          <w:sz w:val="28"/>
          <w:szCs w:val="28"/>
        </w:rPr>
      </w:pPr>
    </w:p>
    <w:p w:rsidR="009F39D9" w:rsidRDefault="009F39D9">
      <w:pPr>
        <w:rPr>
          <w:b/>
          <w:bCs/>
          <w:sz w:val="20"/>
          <w:szCs w:val="20"/>
        </w:rPr>
      </w:pPr>
    </w:p>
    <w:p w:rsidR="009F39D9" w:rsidRPr="00677CE4" w:rsidRDefault="009F39D9">
      <w:pPr>
        <w:spacing w:line="240" w:lineRule="atLeast"/>
        <w:jc w:val="both"/>
      </w:pPr>
      <w:r w:rsidRPr="00677CE4">
        <w:t xml:space="preserve"> </w:t>
      </w:r>
      <w:r>
        <w:rPr>
          <w:u w:val="single"/>
        </w:rPr>
        <w:t xml:space="preserve">14.02.2013 </w:t>
      </w:r>
      <w:r w:rsidRPr="00677CE4">
        <w:t>№_</w:t>
      </w:r>
      <w:r>
        <w:rPr>
          <w:u w:val="single"/>
        </w:rPr>
        <w:t>74</w:t>
      </w:r>
    </w:p>
    <w:p w:rsidR="009F39D9" w:rsidRDefault="009F39D9">
      <w:pPr>
        <w:spacing w:line="240" w:lineRule="atLeast"/>
        <w:jc w:val="both"/>
      </w:pPr>
      <w:r w:rsidRPr="00B513BE">
        <w:rPr>
          <w:b/>
          <w:bCs/>
        </w:rPr>
        <w:tab/>
      </w:r>
      <w:r w:rsidRPr="00B513BE">
        <w:t xml:space="preserve">         </w:t>
      </w:r>
    </w:p>
    <w:p w:rsidR="009F39D9" w:rsidRPr="00B513BE" w:rsidRDefault="009F39D9">
      <w:pPr>
        <w:spacing w:line="240" w:lineRule="atLeast"/>
        <w:jc w:val="both"/>
      </w:pPr>
    </w:p>
    <w:p w:rsidR="009F39D9" w:rsidRDefault="009F39D9" w:rsidP="004E07A3">
      <w:pPr>
        <w:pStyle w:val="Heading1"/>
        <w:jc w:val="left"/>
        <w:rPr>
          <w:b w:val="0"/>
          <w:bCs w:val="0"/>
          <w:sz w:val="28"/>
          <w:szCs w:val="28"/>
        </w:rPr>
      </w:pPr>
      <w:r w:rsidRPr="005E283C">
        <w:rPr>
          <w:b w:val="0"/>
          <w:bCs w:val="0"/>
          <w:sz w:val="28"/>
          <w:szCs w:val="28"/>
        </w:rPr>
        <w:t xml:space="preserve">Про   </w:t>
      </w:r>
      <w:r>
        <w:rPr>
          <w:b w:val="0"/>
          <w:bCs w:val="0"/>
          <w:sz w:val="28"/>
          <w:szCs w:val="28"/>
        </w:rPr>
        <w:t>затвердження результатів</w:t>
      </w:r>
    </w:p>
    <w:p w:rsidR="009F39D9" w:rsidRPr="004E07A3" w:rsidRDefault="009F39D9" w:rsidP="004E07A3">
      <w:r>
        <w:t>жеребкування земельних ділянок</w:t>
      </w:r>
    </w:p>
    <w:p w:rsidR="009F39D9" w:rsidRPr="005E283C" w:rsidRDefault="009F39D9" w:rsidP="007C5EE2"/>
    <w:p w:rsidR="009F39D9" w:rsidRPr="005E283C" w:rsidRDefault="009F39D9" w:rsidP="00B73A07">
      <w:pPr>
        <w:jc w:val="both"/>
      </w:pPr>
      <w:r w:rsidRPr="005E283C">
        <w:t xml:space="preserve">               </w:t>
      </w:r>
      <w:r w:rsidRPr="005E283C">
        <w:rPr>
          <w:lang w:eastAsia="uk-UA"/>
        </w:rPr>
        <w:t>На виконання рішення Ковельської міської ради від 28.07.2011р. №12/31  «</w:t>
      </w:r>
      <w:r w:rsidRPr="005E283C">
        <w:t>Про  затвердження   Положення «Про надання земельних ділянок із земель Ковельської міської ради у межах норм безоплатної приватизації для будівництва і</w:t>
      </w:r>
      <w:r w:rsidRPr="005E283C">
        <w:rPr>
          <w:b/>
          <w:bCs/>
        </w:rPr>
        <w:t xml:space="preserve"> </w:t>
      </w:r>
      <w:r w:rsidRPr="005E283C">
        <w:t>обслуговування житлових будинків,</w:t>
      </w:r>
      <w:r w:rsidRPr="005E283C">
        <w:rPr>
          <w:b/>
          <w:bCs/>
        </w:rPr>
        <w:t xml:space="preserve"> </w:t>
      </w:r>
      <w:r w:rsidRPr="005E283C">
        <w:t xml:space="preserve">господарських будівель і споруд» </w:t>
      </w:r>
      <w:r>
        <w:t>зі змінами внесеними</w:t>
      </w:r>
      <w:r w:rsidRPr="008A2E9B">
        <w:t xml:space="preserve"> </w:t>
      </w:r>
      <w:r>
        <w:t>рішенням Ковельської міської ради №27/36 від 23.08.2012р.</w:t>
      </w:r>
      <w:r w:rsidRPr="005E283C">
        <w:t xml:space="preserve"> та враховуючи </w:t>
      </w:r>
      <w:r>
        <w:t>протокол  №25</w:t>
      </w:r>
      <w:r w:rsidRPr="005E283C">
        <w:t xml:space="preserve"> від </w:t>
      </w:r>
      <w:r>
        <w:t>12</w:t>
      </w:r>
      <w:r w:rsidRPr="005E283C">
        <w:t>.</w:t>
      </w:r>
      <w:r>
        <w:t>02</w:t>
      </w:r>
      <w:r w:rsidRPr="005E283C">
        <w:t>.201</w:t>
      </w:r>
      <w:r>
        <w:t>3</w:t>
      </w:r>
      <w:r w:rsidRPr="005E283C">
        <w:t>р.</w:t>
      </w:r>
      <w:r>
        <w:t xml:space="preserve"> та №26 від 13.02.2013р. </w:t>
      </w:r>
      <w:r w:rsidRPr="005E283C">
        <w:t>комісії  по розподілу земельних ділянок для будівництва і</w:t>
      </w:r>
      <w:r w:rsidRPr="005E283C">
        <w:rPr>
          <w:b/>
          <w:bCs/>
        </w:rPr>
        <w:t xml:space="preserve"> </w:t>
      </w:r>
      <w:r w:rsidRPr="005E283C">
        <w:t>обслуговування житлових будинків,</w:t>
      </w:r>
      <w:r w:rsidRPr="005E283C">
        <w:rPr>
          <w:b/>
          <w:bCs/>
        </w:rPr>
        <w:t xml:space="preserve"> </w:t>
      </w:r>
      <w:r w:rsidRPr="005E283C">
        <w:t>господарських будівель і споруд</w:t>
      </w:r>
      <w:r>
        <w:t>,</w:t>
      </w:r>
      <w:r w:rsidRPr="005E283C">
        <w:t xml:space="preserve"> виконавчий комітет</w:t>
      </w:r>
    </w:p>
    <w:p w:rsidR="009F39D9" w:rsidRPr="005E283C" w:rsidRDefault="009F39D9" w:rsidP="00B73A07">
      <w:pPr>
        <w:jc w:val="both"/>
      </w:pPr>
    </w:p>
    <w:p w:rsidR="009F39D9" w:rsidRPr="005E283C" w:rsidRDefault="009F39D9" w:rsidP="00AE4993">
      <w:pPr>
        <w:ind w:right="43"/>
      </w:pPr>
      <w:r w:rsidRPr="005E283C">
        <w:t>В И Р І Ш И В :</w:t>
      </w:r>
    </w:p>
    <w:p w:rsidR="009F39D9" w:rsidRPr="005E283C" w:rsidRDefault="009F39D9" w:rsidP="0012788B">
      <w:pPr>
        <w:ind w:right="43"/>
        <w:jc w:val="both"/>
      </w:pPr>
    </w:p>
    <w:p w:rsidR="009F39D9" w:rsidRDefault="009F39D9" w:rsidP="00732140">
      <w:pPr>
        <w:autoSpaceDE w:val="0"/>
        <w:autoSpaceDN w:val="0"/>
        <w:adjustRightInd w:val="0"/>
        <w:jc w:val="both"/>
      </w:pPr>
      <w:r w:rsidRPr="005E283C">
        <w:t xml:space="preserve">       </w:t>
      </w:r>
      <w:r>
        <w:t>1</w:t>
      </w:r>
      <w:r w:rsidRPr="005E283C">
        <w:t xml:space="preserve">. </w:t>
      </w:r>
      <w:r>
        <w:t>Затвердити результати жеребкування на отримання</w:t>
      </w:r>
      <w:r w:rsidRPr="005E283C">
        <w:t xml:space="preserve"> земельних ділянок із земель Ковельської міської ради у межах норм безоплатної приватизації для будівництва і обслуговування житлових будинків</w:t>
      </w:r>
      <w:r w:rsidRPr="005E283C">
        <w:rPr>
          <w:b/>
          <w:bCs/>
        </w:rPr>
        <w:t xml:space="preserve">, </w:t>
      </w:r>
      <w:r w:rsidRPr="005E283C">
        <w:t>господарських будівель і споруд</w:t>
      </w:r>
      <w:r>
        <w:t xml:space="preserve"> в районі вул. Церковна-Макаренка згідно додатку.</w:t>
      </w:r>
    </w:p>
    <w:p w:rsidR="009F39D9" w:rsidRDefault="009F39D9" w:rsidP="00487CD7">
      <w:pPr>
        <w:jc w:val="both"/>
      </w:pPr>
    </w:p>
    <w:p w:rsidR="009F39D9" w:rsidRPr="00AD15FD" w:rsidRDefault="009F39D9" w:rsidP="009B7106">
      <w:pPr>
        <w:jc w:val="both"/>
        <w:rPr>
          <w:lang w:val="ru-RU"/>
        </w:rPr>
      </w:pPr>
      <w:r>
        <w:t xml:space="preserve">      2. </w:t>
      </w:r>
      <w:r w:rsidRPr="005E283C">
        <w:t xml:space="preserve">Контроль за виконанням  цього  рішення   покласти на  заступника міського голови  </w:t>
      </w:r>
      <w:r w:rsidRPr="005E283C">
        <w:rPr>
          <w:lang w:val="ru-RU"/>
        </w:rPr>
        <w:t>Сороку Г.І.</w:t>
      </w:r>
    </w:p>
    <w:p w:rsidR="009F39D9" w:rsidRDefault="009F39D9" w:rsidP="009B7106">
      <w:pPr>
        <w:ind w:right="43"/>
        <w:jc w:val="both"/>
      </w:pPr>
    </w:p>
    <w:p w:rsidR="009F39D9" w:rsidRDefault="009F39D9" w:rsidP="009B7106">
      <w:pPr>
        <w:ind w:right="43"/>
        <w:jc w:val="both"/>
      </w:pPr>
    </w:p>
    <w:p w:rsidR="009F39D9" w:rsidRPr="005E283C" w:rsidRDefault="009F39D9" w:rsidP="009B7106">
      <w:pPr>
        <w:ind w:right="43"/>
        <w:jc w:val="both"/>
      </w:pPr>
    </w:p>
    <w:p w:rsidR="009F39D9" w:rsidRPr="005E283C" w:rsidRDefault="009F39D9" w:rsidP="009B7106">
      <w:pPr>
        <w:ind w:right="43"/>
        <w:jc w:val="both"/>
      </w:pPr>
      <w:r w:rsidRPr="005E283C">
        <w:t>Міський голова</w:t>
      </w:r>
      <w:r w:rsidRPr="005E283C">
        <w:tab/>
      </w:r>
      <w:r w:rsidRPr="005E283C">
        <w:tab/>
      </w:r>
      <w:r w:rsidRPr="005E283C">
        <w:tab/>
      </w:r>
      <w:r w:rsidRPr="005E283C">
        <w:tab/>
      </w:r>
      <w:r w:rsidRPr="005E283C">
        <w:tab/>
      </w:r>
      <w:r w:rsidRPr="005E283C">
        <w:tab/>
      </w:r>
      <w:r w:rsidRPr="005E283C">
        <w:tab/>
        <w:t xml:space="preserve">                        О.О.Кіндер</w:t>
      </w:r>
    </w:p>
    <w:p w:rsidR="009F39D9" w:rsidRDefault="009F39D9" w:rsidP="009B7106"/>
    <w:p w:rsidR="009F39D9" w:rsidRDefault="009F39D9" w:rsidP="00BE29CA">
      <w:r>
        <w:t>Бруча</w:t>
      </w:r>
      <w:r w:rsidRPr="005E283C">
        <w:t xml:space="preserve"> 617</w:t>
      </w:r>
      <w:r>
        <w:t>55</w:t>
      </w:r>
    </w:p>
    <w:p w:rsidR="009F39D9" w:rsidRDefault="009F39D9" w:rsidP="00BE29CA"/>
    <w:p w:rsidR="009F39D9" w:rsidRDefault="009F39D9" w:rsidP="00BE29CA"/>
    <w:p w:rsidR="009F39D9" w:rsidRDefault="009F39D9" w:rsidP="00BE29CA"/>
    <w:p w:rsidR="009F39D9" w:rsidRDefault="009F39D9" w:rsidP="00BE29CA"/>
    <w:p w:rsidR="009F39D9" w:rsidRDefault="009F39D9" w:rsidP="00BE29CA"/>
    <w:p w:rsidR="009F39D9" w:rsidRDefault="009F39D9" w:rsidP="00DA12EA">
      <w:pPr>
        <w:tabs>
          <w:tab w:val="left" w:pos="6978"/>
        </w:tabs>
      </w:pPr>
    </w:p>
    <w:p w:rsidR="009F39D9" w:rsidRDefault="009F39D9" w:rsidP="00DA12EA">
      <w:pPr>
        <w:tabs>
          <w:tab w:val="left" w:pos="6978"/>
        </w:tabs>
      </w:pPr>
      <w:r>
        <w:t xml:space="preserve">                                                               </w:t>
      </w:r>
    </w:p>
    <w:p w:rsidR="009F39D9" w:rsidRDefault="009F39D9" w:rsidP="006F4352">
      <w:pPr>
        <w:tabs>
          <w:tab w:val="left" w:pos="6978"/>
        </w:tabs>
        <w:jc w:val="center"/>
      </w:pPr>
      <w:r>
        <w:t xml:space="preserve">                                                                             Затверджено  </w:t>
      </w:r>
    </w:p>
    <w:p w:rsidR="009F39D9" w:rsidRDefault="009F39D9" w:rsidP="003630C9">
      <w:pPr>
        <w:tabs>
          <w:tab w:val="left" w:pos="6978"/>
        </w:tabs>
        <w:jc w:val="center"/>
      </w:pPr>
      <w:r>
        <w:t xml:space="preserve">                                                                                                рішення     виконавчого                        </w:t>
      </w:r>
    </w:p>
    <w:p w:rsidR="009F39D9" w:rsidRDefault="009F39D9" w:rsidP="003630C9">
      <w:pPr>
        <w:tabs>
          <w:tab w:val="left" w:pos="6978"/>
        </w:tabs>
        <w:jc w:val="center"/>
      </w:pPr>
      <w:r>
        <w:t xml:space="preserve">                                                                      комітету     </w:t>
      </w:r>
    </w:p>
    <w:p w:rsidR="009F39D9" w:rsidRDefault="009F39D9" w:rsidP="00022F5F">
      <w:pPr>
        <w:tabs>
          <w:tab w:val="left" w:pos="6978"/>
        </w:tabs>
        <w:jc w:val="center"/>
      </w:pPr>
      <w:r>
        <w:t xml:space="preserve">                                                                                            від</w:t>
      </w:r>
      <w:r>
        <w:rPr>
          <w:u w:val="single"/>
        </w:rPr>
        <w:t xml:space="preserve"> 14.02.2013</w:t>
      </w:r>
      <w:r>
        <w:t>№_</w:t>
      </w:r>
      <w:r>
        <w:rPr>
          <w:u w:val="single"/>
        </w:rPr>
        <w:t>74</w:t>
      </w:r>
      <w:r>
        <w:t xml:space="preserve"> </w:t>
      </w:r>
    </w:p>
    <w:p w:rsidR="009F39D9" w:rsidRDefault="009F39D9" w:rsidP="004D1AE7">
      <w:pPr>
        <w:autoSpaceDE w:val="0"/>
        <w:autoSpaceDN w:val="0"/>
        <w:adjustRightInd w:val="0"/>
        <w:jc w:val="center"/>
      </w:pPr>
      <w:r>
        <w:t>Результати жеребкування</w:t>
      </w:r>
    </w:p>
    <w:p w:rsidR="009F39D9" w:rsidRDefault="009F39D9" w:rsidP="00EB4CFB">
      <w:pPr>
        <w:autoSpaceDE w:val="0"/>
        <w:autoSpaceDN w:val="0"/>
        <w:adjustRightInd w:val="0"/>
        <w:jc w:val="both"/>
      </w:pPr>
      <w:r>
        <w:t xml:space="preserve"> на отримання</w:t>
      </w:r>
      <w:r w:rsidRPr="005E283C">
        <w:t xml:space="preserve"> земельних ділянок із земель Ковельської міської ради у межах норм безоплатної приватизації для будівництва і обслуговування житлових будинків</w:t>
      </w:r>
      <w:r w:rsidRPr="005E283C">
        <w:rPr>
          <w:b/>
          <w:bCs/>
        </w:rPr>
        <w:t xml:space="preserve">, </w:t>
      </w:r>
      <w:r w:rsidRPr="005E283C">
        <w:t>господарських будівель і споруд</w:t>
      </w:r>
      <w:r>
        <w:t xml:space="preserve"> в районі вул. Церковна-Макаренка.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6"/>
        <w:gridCol w:w="3163"/>
        <w:gridCol w:w="2742"/>
        <w:gridCol w:w="1575"/>
      </w:tblGrid>
      <w:tr w:rsidR="009F39D9" w:rsidRPr="00692A47">
        <w:trPr>
          <w:trHeight w:val="1055"/>
        </w:trPr>
        <w:tc>
          <w:tcPr>
            <w:tcW w:w="2376" w:type="dxa"/>
            <w:vAlign w:val="bottom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Прізвище</w:t>
            </w: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Ім’я</w:t>
            </w: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по батькові</w:t>
            </w: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</w:tc>
        <w:tc>
          <w:tcPr>
            <w:tcW w:w="3163" w:type="dxa"/>
            <w:vAlign w:val="bottom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Адреса проживання</w:t>
            </w: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Align w:val="bottom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Адреса земельної ділянки</w:t>
            </w: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Align w:val="bottom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Орієнтовна</w:t>
            </w: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площа</w:t>
            </w: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 xml:space="preserve">ділянки, </w:t>
            </w: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кв.м</w:t>
            </w: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</w:tc>
      </w:tr>
      <w:tr w:rsidR="009F39D9" w:rsidRPr="00692A47" w:rsidTr="008E48E9">
        <w:tc>
          <w:tcPr>
            <w:tcW w:w="2376" w:type="dxa"/>
            <w:vAlign w:val="bottom"/>
          </w:tcPr>
          <w:p w:rsidR="009F39D9" w:rsidRPr="00053F60" w:rsidRDefault="009F39D9" w:rsidP="00CB1817">
            <w:pPr>
              <w:rPr>
                <w:color w:val="000000"/>
                <w:highlight w:val="black"/>
                <w:lang w:eastAsia="en-US"/>
              </w:rPr>
            </w:pPr>
            <w:r>
              <w:t>[</w:t>
            </w: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CB1817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 800</w:t>
            </w: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CB1817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CB1817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CB1817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lang w:eastAsia="en-US"/>
              </w:rPr>
            </w:pPr>
            <w:r w:rsidRPr="00585272">
              <w:rPr>
                <w:lang w:eastAsia="en-US"/>
              </w:rPr>
              <w:t> </w:t>
            </w:r>
          </w:p>
          <w:p w:rsidR="009F39D9" w:rsidRPr="00585272" w:rsidRDefault="009F39D9" w:rsidP="00CB1817">
            <w:pPr>
              <w:rPr>
                <w:lang w:eastAsia="en-US"/>
              </w:rPr>
            </w:pPr>
          </w:p>
          <w:p w:rsidR="009F39D9" w:rsidRPr="00585272" w:rsidRDefault="009F39D9" w:rsidP="00CB1817">
            <w:pPr>
              <w:rPr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 w:rsidTr="00EF0FB4">
        <w:tc>
          <w:tcPr>
            <w:tcW w:w="2376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t>[</w:t>
            </w: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CB1817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CB1817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lang w:eastAsia="en-US"/>
              </w:rPr>
            </w:pPr>
            <w:r w:rsidRPr="00585272">
              <w:rPr>
                <w:lang w:eastAsia="en-US"/>
              </w:rPr>
              <w:t> </w:t>
            </w:r>
          </w:p>
          <w:p w:rsidR="009F39D9" w:rsidRPr="00585272" w:rsidRDefault="009F39D9" w:rsidP="00CB1817">
            <w:pPr>
              <w:rPr>
                <w:lang w:eastAsia="en-US"/>
              </w:rPr>
            </w:pPr>
          </w:p>
          <w:p w:rsidR="009F39D9" w:rsidRPr="00585272" w:rsidRDefault="009F39D9" w:rsidP="00CB1817">
            <w:pPr>
              <w:rPr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CB1817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CB1817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lang w:eastAsia="en-US"/>
              </w:rPr>
            </w:pPr>
            <w:r w:rsidRPr="00585272">
              <w:rPr>
                <w:lang w:eastAsia="en-US"/>
              </w:rPr>
              <w:t> </w:t>
            </w:r>
          </w:p>
          <w:p w:rsidR="009F39D9" w:rsidRPr="00585272" w:rsidRDefault="009F39D9" w:rsidP="00CB1817">
            <w:pPr>
              <w:rPr>
                <w:lang w:eastAsia="en-US"/>
              </w:rPr>
            </w:pPr>
          </w:p>
          <w:p w:rsidR="009F39D9" w:rsidRPr="00585272" w:rsidRDefault="009F39D9" w:rsidP="00CB1817">
            <w:pPr>
              <w:rPr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 w:rsidTr="00DE3E33">
        <w:tc>
          <w:tcPr>
            <w:tcW w:w="2376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lang w:eastAsia="en-US"/>
              </w:rPr>
            </w:pPr>
            <w:r w:rsidRPr="00585272">
              <w:rPr>
                <w:lang w:eastAsia="en-US"/>
              </w:rPr>
              <w:t> </w:t>
            </w:r>
          </w:p>
          <w:p w:rsidR="009F39D9" w:rsidRPr="00585272" w:rsidRDefault="009F39D9" w:rsidP="00CB1817">
            <w:pPr>
              <w:rPr>
                <w:lang w:eastAsia="en-US"/>
              </w:rPr>
            </w:pPr>
          </w:p>
          <w:p w:rsidR="009F39D9" w:rsidRPr="00585272" w:rsidRDefault="009F39D9" w:rsidP="00CB1817">
            <w:pPr>
              <w:rPr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lang w:eastAsia="en-US"/>
              </w:rPr>
            </w:pPr>
            <w:r w:rsidRPr="00585272">
              <w:rPr>
                <w:lang w:eastAsia="en-US"/>
              </w:rPr>
              <w:t> </w:t>
            </w:r>
          </w:p>
          <w:p w:rsidR="009F39D9" w:rsidRPr="00585272" w:rsidRDefault="009F39D9" w:rsidP="00CB1817">
            <w:pPr>
              <w:rPr>
                <w:lang w:eastAsia="en-US"/>
              </w:rPr>
            </w:pPr>
          </w:p>
          <w:p w:rsidR="009F39D9" w:rsidRPr="00585272" w:rsidRDefault="009F39D9" w:rsidP="00CB1817">
            <w:pPr>
              <w:rPr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CB1817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lang w:eastAsia="en-US"/>
              </w:rPr>
            </w:pPr>
            <w:r w:rsidRPr="00585272">
              <w:rPr>
                <w:lang w:eastAsia="en-US"/>
              </w:rPr>
              <w:t> </w:t>
            </w:r>
          </w:p>
          <w:p w:rsidR="009F39D9" w:rsidRPr="00585272" w:rsidRDefault="009F39D9" w:rsidP="00CB1817">
            <w:pPr>
              <w:rPr>
                <w:lang w:eastAsia="en-US"/>
              </w:rPr>
            </w:pPr>
          </w:p>
          <w:p w:rsidR="009F39D9" w:rsidRPr="00585272" w:rsidRDefault="009F39D9" w:rsidP="00CB1817">
            <w:pPr>
              <w:rPr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CB1817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lang w:eastAsia="en-US"/>
              </w:rPr>
            </w:pPr>
            <w:r w:rsidRPr="00585272">
              <w:rPr>
                <w:lang w:eastAsia="en-US"/>
              </w:rPr>
              <w:t> </w:t>
            </w:r>
          </w:p>
          <w:p w:rsidR="009F39D9" w:rsidRPr="00585272" w:rsidRDefault="009F39D9" w:rsidP="00CB1817">
            <w:pPr>
              <w:rPr>
                <w:lang w:eastAsia="en-US"/>
              </w:rPr>
            </w:pPr>
          </w:p>
          <w:p w:rsidR="009F39D9" w:rsidRPr="00585272" w:rsidRDefault="009F39D9" w:rsidP="00CB1817">
            <w:pPr>
              <w:rPr>
                <w:lang w:eastAsia="en-US"/>
              </w:rPr>
            </w:pPr>
            <w:r w:rsidRPr="00585272">
              <w:rPr>
                <w:lang w:eastAsia="en-US"/>
              </w:rPr>
              <w:t>1000</w:t>
            </w:r>
          </w:p>
        </w:tc>
      </w:tr>
      <w:tr w:rsidR="009F39D9" w:rsidRPr="00692A47" w:rsidTr="006F4C6A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lang w:eastAsia="en-US"/>
              </w:rPr>
            </w:pPr>
            <w:r w:rsidRPr="00585272">
              <w:rPr>
                <w:lang w:eastAsia="en-US"/>
              </w:rPr>
              <w:t> </w:t>
            </w:r>
          </w:p>
          <w:p w:rsidR="009F39D9" w:rsidRPr="00585272" w:rsidRDefault="009F39D9" w:rsidP="00CB1817">
            <w:pPr>
              <w:rPr>
                <w:lang w:eastAsia="en-US"/>
              </w:rPr>
            </w:pPr>
          </w:p>
          <w:p w:rsidR="009F39D9" w:rsidRPr="00585272" w:rsidRDefault="009F39D9" w:rsidP="00CB1817">
            <w:pPr>
              <w:rPr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lang w:eastAsia="en-US"/>
              </w:rPr>
            </w:pPr>
            <w:r w:rsidRPr="00585272">
              <w:rPr>
                <w:lang w:eastAsia="en-US"/>
              </w:rPr>
              <w:t> </w:t>
            </w:r>
          </w:p>
          <w:p w:rsidR="009F39D9" w:rsidRPr="00585272" w:rsidRDefault="009F39D9" w:rsidP="00CB1817">
            <w:pPr>
              <w:rPr>
                <w:lang w:eastAsia="en-US"/>
              </w:rPr>
            </w:pPr>
          </w:p>
          <w:p w:rsidR="009F39D9" w:rsidRPr="00585272" w:rsidRDefault="009F39D9" w:rsidP="00CB1817">
            <w:pPr>
              <w:rPr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692A47">
            <w:pPr>
              <w:rPr>
                <w:color w:val="000000"/>
                <w:lang w:eastAsia="en-US"/>
              </w:rPr>
            </w:pPr>
            <w:r w:rsidRPr="00585272">
              <w:rPr>
                <w:lang w:eastAsia="en-US"/>
              </w:rPr>
              <w:t> </w:t>
            </w:r>
            <w:r w:rsidRPr="00585272">
              <w:rPr>
                <w:color w:val="000000"/>
                <w:lang w:eastAsia="en-US"/>
              </w:rPr>
              <w:t>800</w:t>
            </w:r>
          </w:p>
          <w:p w:rsidR="009F39D9" w:rsidRPr="00585272" w:rsidRDefault="009F39D9" w:rsidP="00692A47">
            <w:pPr>
              <w:rPr>
                <w:lang w:eastAsia="en-US"/>
              </w:rPr>
            </w:pP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lang w:eastAsia="en-US"/>
              </w:rPr>
            </w:pPr>
          </w:p>
          <w:p w:rsidR="009F39D9" w:rsidRPr="00585272" w:rsidRDefault="009F39D9" w:rsidP="00CB1817">
            <w:pPr>
              <w:rPr>
                <w:lang w:eastAsia="en-US"/>
              </w:rPr>
            </w:pPr>
          </w:p>
          <w:p w:rsidR="009F39D9" w:rsidRPr="00585272" w:rsidRDefault="009F39D9" w:rsidP="00CB1817">
            <w:pPr>
              <w:rPr>
                <w:lang w:eastAsia="en-US"/>
              </w:rPr>
            </w:pPr>
            <w:r w:rsidRPr="00585272">
              <w:rPr>
                <w:lang w:eastAsia="en-US"/>
              </w:rPr>
              <w:t>800</w:t>
            </w:r>
          </w:p>
        </w:tc>
      </w:tr>
      <w:tr w:rsidR="009F39D9" w:rsidRPr="00692A47" w:rsidTr="00347103">
        <w:trPr>
          <w:trHeight w:val="1000"/>
        </w:trPr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 w:rsidTr="00520EC4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 w:rsidTr="0042401F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 w:rsidTr="005A476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 w:rsidTr="00E3018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>
        <w:trPr>
          <w:trHeight w:val="978"/>
        </w:trPr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692A4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</w:tc>
      </w:tr>
      <w:tr w:rsidR="009F39D9" w:rsidRPr="00692A47">
        <w:tc>
          <w:tcPr>
            <w:tcW w:w="2376" w:type="dxa"/>
          </w:tcPr>
          <w:p w:rsidR="009F39D9" w:rsidRPr="00053F60" w:rsidRDefault="009F39D9" w:rsidP="0004586D">
            <w:pPr>
              <w:rPr>
                <w:highlight w:val="black"/>
                <w:lang w:eastAsia="en-US"/>
              </w:rPr>
            </w:pPr>
            <w:r>
              <w:rPr>
                <w:b/>
                <w:bCs/>
                <w:lang w:val="ru-RU"/>
              </w:rPr>
              <w:t>П</w:t>
            </w:r>
            <w:r>
              <w:rPr>
                <w:b/>
                <w:bCs/>
              </w:rPr>
              <w:t>ІБ</w:t>
            </w:r>
            <w:r>
              <w:t>]</w:t>
            </w:r>
          </w:p>
        </w:tc>
        <w:tc>
          <w:tcPr>
            <w:tcW w:w="3163" w:type="dxa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  <w:vAlign w:val="bottom"/>
          </w:tcPr>
          <w:p w:rsidR="009F39D9" w:rsidRPr="00053F60" w:rsidRDefault="009F39D9" w:rsidP="0004586D">
            <w:pPr>
              <w:rPr>
                <w:color w:val="000000"/>
                <w:highlight w:val="black"/>
                <w:lang w:eastAsia="en-US"/>
              </w:rPr>
            </w:pPr>
            <w:r>
              <w:rPr>
                <w:b/>
                <w:bCs/>
                <w:lang w:val="en-US"/>
              </w:rPr>
              <w:t>[</w:t>
            </w:r>
            <w:r>
              <w:rPr>
                <w:b/>
                <w:bCs/>
              </w:rPr>
              <w:t>Адреса</w:t>
            </w:r>
            <w:r>
              <w:t>]</w:t>
            </w:r>
          </w:p>
        </w:tc>
        <w:tc>
          <w:tcPr>
            <w:tcW w:w="0" w:type="auto"/>
          </w:tcPr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  <w:r w:rsidRPr="00585272">
              <w:rPr>
                <w:color w:val="000000"/>
                <w:lang w:eastAsia="en-US"/>
              </w:rPr>
              <w:t>800</w:t>
            </w:r>
          </w:p>
          <w:p w:rsidR="009F39D9" w:rsidRPr="00585272" w:rsidRDefault="009F39D9" w:rsidP="00CB1817">
            <w:pPr>
              <w:rPr>
                <w:color w:val="000000"/>
                <w:lang w:eastAsia="en-US"/>
              </w:rPr>
            </w:pPr>
          </w:p>
        </w:tc>
      </w:tr>
    </w:tbl>
    <w:p w:rsidR="009F39D9" w:rsidRPr="00B159D1" w:rsidRDefault="009F39D9" w:rsidP="00B159D1"/>
    <w:sectPr w:rsidR="009F39D9" w:rsidRPr="00B159D1" w:rsidSect="00DA12EA">
      <w:type w:val="continuous"/>
      <w:pgSz w:w="11909" w:h="16834"/>
      <w:pgMar w:top="709" w:right="851" w:bottom="426" w:left="1418" w:header="709" w:footer="709" w:gutter="0"/>
      <w:cols w:space="60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73BF"/>
    <w:multiLevelType w:val="hybridMultilevel"/>
    <w:tmpl w:val="D47C1BE8"/>
    <w:lvl w:ilvl="0" w:tplc="C14E5E0C">
      <w:start w:val="1"/>
      <w:numFmt w:val="decimal"/>
      <w:lvlText w:val="%1."/>
      <w:lvlJc w:val="left"/>
      <w:pPr>
        <w:tabs>
          <w:tab w:val="num" w:pos="1673"/>
        </w:tabs>
        <w:ind w:left="1673" w:hanging="1020"/>
      </w:pPr>
      <w:rPr>
        <w:rFonts w:hint="default"/>
      </w:rPr>
    </w:lvl>
    <w:lvl w:ilvl="1" w:tplc="16D0A9D8">
      <w:start w:val="1"/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</w:lvl>
  </w:abstractNum>
  <w:abstractNum w:abstractNumId="1">
    <w:nsid w:val="12FB5598"/>
    <w:multiLevelType w:val="multilevel"/>
    <w:tmpl w:val="ECB2ED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>
    <w:nsid w:val="1656122C"/>
    <w:multiLevelType w:val="hybridMultilevel"/>
    <w:tmpl w:val="DF545EFE"/>
    <w:lvl w:ilvl="0" w:tplc="81D684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BF6F9E"/>
    <w:multiLevelType w:val="hybridMultilevel"/>
    <w:tmpl w:val="468CFBA2"/>
    <w:lvl w:ilvl="0" w:tplc="2318A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47006C3"/>
    <w:multiLevelType w:val="hybridMultilevel"/>
    <w:tmpl w:val="B7EEC0AC"/>
    <w:lvl w:ilvl="0" w:tplc="8BB40A8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A844F51"/>
    <w:multiLevelType w:val="multilevel"/>
    <w:tmpl w:val="118A4D24"/>
    <w:lvl w:ilvl="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6">
    <w:nsid w:val="481C26EA"/>
    <w:multiLevelType w:val="hybridMultilevel"/>
    <w:tmpl w:val="A60EEB66"/>
    <w:lvl w:ilvl="0" w:tplc="2B00E982">
      <w:start w:val="1"/>
      <w:numFmt w:val="decimal"/>
      <w:lvlText w:val="%1."/>
      <w:lvlJc w:val="left"/>
      <w:pPr>
        <w:tabs>
          <w:tab w:val="num" w:pos="1080"/>
        </w:tabs>
        <w:ind w:left="1080" w:hanging="645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22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22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7">
    <w:nsid w:val="4E803E65"/>
    <w:multiLevelType w:val="multilevel"/>
    <w:tmpl w:val="DB84E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583956E2"/>
    <w:multiLevelType w:val="hybridMultilevel"/>
    <w:tmpl w:val="89D89666"/>
    <w:lvl w:ilvl="0" w:tplc="BA7002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40"/>
  <w:drawingGridVerticalSpacing w:val="143"/>
  <w:displayHorizontalDrawingGridEvery w:val="0"/>
  <w:displayVertic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A33"/>
    <w:rsid w:val="00022F5F"/>
    <w:rsid w:val="00025F5C"/>
    <w:rsid w:val="00027DF2"/>
    <w:rsid w:val="0004586D"/>
    <w:rsid w:val="00053056"/>
    <w:rsid w:val="00053F60"/>
    <w:rsid w:val="000708E1"/>
    <w:rsid w:val="00081C2F"/>
    <w:rsid w:val="0008673A"/>
    <w:rsid w:val="00096FF6"/>
    <w:rsid w:val="000A0404"/>
    <w:rsid w:val="000A10C2"/>
    <w:rsid w:val="000C112E"/>
    <w:rsid w:val="000D000F"/>
    <w:rsid w:val="000D0112"/>
    <w:rsid w:val="000D75DB"/>
    <w:rsid w:val="000E5BBA"/>
    <w:rsid w:val="000E68D6"/>
    <w:rsid w:val="00100A60"/>
    <w:rsid w:val="0010780A"/>
    <w:rsid w:val="00112FD7"/>
    <w:rsid w:val="00124EEF"/>
    <w:rsid w:val="00125BA6"/>
    <w:rsid w:val="0012788B"/>
    <w:rsid w:val="00140CDC"/>
    <w:rsid w:val="00154552"/>
    <w:rsid w:val="00172D83"/>
    <w:rsid w:val="00183473"/>
    <w:rsid w:val="00187FA5"/>
    <w:rsid w:val="0019384C"/>
    <w:rsid w:val="001960EF"/>
    <w:rsid w:val="00197821"/>
    <w:rsid w:val="001B7C5E"/>
    <w:rsid w:val="001C23AE"/>
    <w:rsid w:val="001C3FC5"/>
    <w:rsid w:val="001D677D"/>
    <w:rsid w:val="001E01A9"/>
    <w:rsid w:val="001E58E3"/>
    <w:rsid w:val="00206990"/>
    <w:rsid w:val="00211C76"/>
    <w:rsid w:val="00213A33"/>
    <w:rsid w:val="00220EFE"/>
    <w:rsid w:val="00225D3C"/>
    <w:rsid w:val="0026392D"/>
    <w:rsid w:val="00267EFA"/>
    <w:rsid w:val="00276828"/>
    <w:rsid w:val="00284F41"/>
    <w:rsid w:val="00291056"/>
    <w:rsid w:val="002A0AE4"/>
    <w:rsid w:val="002A6200"/>
    <w:rsid w:val="002E215B"/>
    <w:rsid w:val="002E5CB3"/>
    <w:rsid w:val="002F71B1"/>
    <w:rsid w:val="003000FE"/>
    <w:rsid w:val="0032341B"/>
    <w:rsid w:val="00326C86"/>
    <w:rsid w:val="00335C89"/>
    <w:rsid w:val="00347103"/>
    <w:rsid w:val="003630C9"/>
    <w:rsid w:val="00367498"/>
    <w:rsid w:val="00367847"/>
    <w:rsid w:val="00374029"/>
    <w:rsid w:val="0037791E"/>
    <w:rsid w:val="003779A4"/>
    <w:rsid w:val="0038434B"/>
    <w:rsid w:val="003859E3"/>
    <w:rsid w:val="003945BF"/>
    <w:rsid w:val="003A30DD"/>
    <w:rsid w:val="003A4D23"/>
    <w:rsid w:val="003A6BF7"/>
    <w:rsid w:val="003C68E7"/>
    <w:rsid w:val="0041762F"/>
    <w:rsid w:val="0042401F"/>
    <w:rsid w:val="00434F34"/>
    <w:rsid w:val="00443981"/>
    <w:rsid w:val="00444120"/>
    <w:rsid w:val="00473933"/>
    <w:rsid w:val="00477531"/>
    <w:rsid w:val="00482FEF"/>
    <w:rsid w:val="0048721A"/>
    <w:rsid w:val="00487CD7"/>
    <w:rsid w:val="004A2BDB"/>
    <w:rsid w:val="004C72CA"/>
    <w:rsid w:val="004D1AE7"/>
    <w:rsid w:val="004E07A3"/>
    <w:rsid w:val="004E0B1E"/>
    <w:rsid w:val="005158FB"/>
    <w:rsid w:val="00520EC4"/>
    <w:rsid w:val="005228A8"/>
    <w:rsid w:val="00533341"/>
    <w:rsid w:val="0057162C"/>
    <w:rsid w:val="00574A55"/>
    <w:rsid w:val="00585272"/>
    <w:rsid w:val="005943A3"/>
    <w:rsid w:val="005A4767"/>
    <w:rsid w:val="005B5B3F"/>
    <w:rsid w:val="005C6EE5"/>
    <w:rsid w:val="005D6CE0"/>
    <w:rsid w:val="005E283C"/>
    <w:rsid w:val="005E6CBD"/>
    <w:rsid w:val="00605D7A"/>
    <w:rsid w:val="006373A5"/>
    <w:rsid w:val="00661CF1"/>
    <w:rsid w:val="00663DDF"/>
    <w:rsid w:val="00666448"/>
    <w:rsid w:val="00674EF9"/>
    <w:rsid w:val="00677BAA"/>
    <w:rsid w:val="00677CE4"/>
    <w:rsid w:val="00682EB4"/>
    <w:rsid w:val="00685699"/>
    <w:rsid w:val="00690CD1"/>
    <w:rsid w:val="00692A47"/>
    <w:rsid w:val="006A79D9"/>
    <w:rsid w:val="006C1160"/>
    <w:rsid w:val="006E39F9"/>
    <w:rsid w:val="006E5120"/>
    <w:rsid w:val="006F4352"/>
    <w:rsid w:val="006F4C6A"/>
    <w:rsid w:val="006F50E0"/>
    <w:rsid w:val="006F64C5"/>
    <w:rsid w:val="007000BB"/>
    <w:rsid w:val="00705464"/>
    <w:rsid w:val="00732140"/>
    <w:rsid w:val="007608A2"/>
    <w:rsid w:val="00766E61"/>
    <w:rsid w:val="00771E01"/>
    <w:rsid w:val="007728E1"/>
    <w:rsid w:val="0079615A"/>
    <w:rsid w:val="007B05C9"/>
    <w:rsid w:val="007B3246"/>
    <w:rsid w:val="007C5EE2"/>
    <w:rsid w:val="007E4BC9"/>
    <w:rsid w:val="007E5D1E"/>
    <w:rsid w:val="007F0EFC"/>
    <w:rsid w:val="007F0F04"/>
    <w:rsid w:val="007F5E9C"/>
    <w:rsid w:val="00827EAB"/>
    <w:rsid w:val="00840F6F"/>
    <w:rsid w:val="00846A4D"/>
    <w:rsid w:val="00853900"/>
    <w:rsid w:val="00873723"/>
    <w:rsid w:val="0088528F"/>
    <w:rsid w:val="00890F81"/>
    <w:rsid w:val="008A2E9B"/>
    <w:rsid w:val="008B1461"/>
    <w:rsid w:val="008E0571"/>
    <w:rsid w:val="008E48E9"/>
    <w:rsid w:val="008E6A91"/>
    <w:rsid w:val="00913F3E"/>
    <w:rsid w:val="00915259"/>
    <w:rsid w:val="0092487B"/>
    <w:rsid w:val="009254E4"/>
    <w:rsid w:val="00927D52"/>
    <w:rsid w:val="00935E92"/>
    <w:rsid w:val="00940875"/>
    <w:rsid w:val="00941B2E"/>
    <w:rsid w:val="00947D92"/>
    <w:rsid w:val="00963271"/>
    <w:rsid w:val="00967EDB"/>
    <w:rsid w:val="009707D7"/>
    <w:rsid w:val="00975E72"/>
    <w:rsid w:val="00992052"/>
    <w:rsid w:val="009A0620"/>
    <w:rsid w:val="009A39A0"/>
    <w:rsid w:val="009B4514"/>
    <w:rsid w:val="009B7106"/>
    <w:rsid w:val="009D2B1F"/>
    <w:rsid w:val="009F1508"/>
    <w:rsid w:val="009F39D9"/>
    <w:rsid w:val="00A0152B"/>
    <w:rsid w:val="00A03F11"/>
    <w:rsid w:val="00A071C9"/>
    <w:rsid w:val="00A119BD"/>
    <w:rsid w:val="00A12D12"/>
    <w:rsid w:val="00A54497"/>
    <w:rsid w:val="00A5734E"/>
    <w:rsid w:val="00A73441"/>
    <w:rsid w:val="00A877F4"/>
    <w:rsid w:val="00AA0AFF"/>
    <w:rsid w:val="00AA540F"/>
    <w:rsid w:val="00AD15FD"/>
    <w:rsid w:val="00AD716D"/>
    <w:rsid w:val="00AE4993"/>
    <w:rsid w:val="00B0290D"/>
    <w:rsid w:val="00B048BB"/>
    <w:rsid w:val="00B10600"/>
    <w:rsid w:val="00B159D1"/>
    <w:rsid w:val="00B31B80"/>
    <w:rsid w:val="00B373D0"/>
    <w:rsid w:val="00B40F9E"/>
    <w:rsid w:val="00B426F5"/>
    <w:rsid w:val="00B442B2"/>
    <w:rsid w:val="00B513BE"/>
    <w:rsid w:val="00B52EAF"/>
    <w:rsid w:val="00B62306"/>
    <w:rsid w:val="00B64899"/>
    <w:rsid w:val="00B73A07"/>
    <w:rsid w:val="00B87ED6"/>
    <w:rsid w:val="00BB03FC"/>
    <w:rsid w:val="00BE29CA"/>
    <w:rsid w:val="00BE6332"/>
    <w:rsid w:val="00BF081D"/>
    <w:rsid w:val="00C243A8"/>
    <w:rsid w:val="00C36B93"/>
    <w:rsid w:val="00C60286"/>
    <w:rsid w:val="00C6334B"/>
    <w:rsid w:val="00C74ECE"/>
    <w:rsid w:val="00C77F6B"/>
    <w:rsid w:val="00CA14D8"/>
    <w:rsid w:val="00CB1817"/>
    <w:rsid w:val="00CB593B"/>
    <w:rsid w:val="00D1123C"/>
    <w:rsid w:val="00D14C43"/>
    <w:rsid w:val="00D334B2"/>
    <w:rsid w:val="00D45389"/>
    <w:rsid w:val="00D55178"/>
    <w:rsid w:val="00D8454D"/>
    <w:rsid w:val="00D92B42"/>
    <w:rsid w:val="00DA03B4"/>
    <w:rsid w:val="00DA12EA"/>
    <w:rsid w:val="00DB659F"/>
    <w:rsid w:val="00DD1569"/>
    <w:rsid w:val="00DD6BC8"/>
    <w:rsid w:val="00DE19C8"/>
    <w:rsid w:val="00DE3E33"/>
    <w:rsid w:val="00DF267F"/>
    <w:rsid w:val="00E02744"/>
    <w:rsid w:val="00E02814"/>
    <w:rsid w:val="00E10673"/>
    <w:rsid w:val="00E11065"/>
    <w:rsid w:val="00E16980"/>
    <w:rsid w:val="00E16A34"/>
    <w:rsid w:val="00E30187"/>
    <w:rsid w:val="00E32925"/>
    <w:rsid w:val="00E607F9"/>
    <w:rsid w:val="00E633AE"/>
    <w:rsid w:val="00E74EA7"/>
    <w:rsid w:val="00E81504"/>
    <w:rsid w:val="00E836B3"/>
    <w:rsid w:val="00E87300"/>
    <w:rsid w:val="00EB4CFB"/>
    <w:rsid w:val="00EB735F"/>
    <w:rsid w:val="00EE6D0E"/>
    <w:rsid w:val="00EE70B8"/>
    <w:rsid w:val="00EF0FB4"/>
    <w:rsid w:val="00EF6E0E"/>
    <w:rsid w:val="00EF7F48"/>
    <w:rsid w:val="00F0080B"/>
    <w:rsid w:val="00F06344"/>
    <w:rsid w:val="00F07654"/>
    <w:rsid w:val="00F10D7A"/>
    <w:rsid w:val="00F14882"/>
    <w:rsid w:val="00F276DD"/>
    <w:rsid w:val="00F27A77"/>
    <w:rsid w:val="00F41955"/>
    <w:rsid w:val="00F8786A"/>
    <w:rsid w:val="00F9533D"/>
    <w:rsid w:val="00FA78B6"/>
    <w:rsid w:val="00FC600D"/>
    <w:rsid w:val="00FC6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8A8"/>
    <w:rPr>
      <w:noProof/>
      <w:sz w:val="28"/>
      <w:szCs w:val="28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28A8"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228A8"/>
    <w:pPr>
      <w:keepNext/>
      <w:jc w:val="center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6F50E0"/>
    <w:rPr>
      <w:b/>
      <w:bCs/>
      <w:noProof/>
      <w:sz w:val="24"/>
      <w:szCs w:val="24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EF6E0E"/>
    <w:rPr>
      <w:rFonts w:ascii="Cambria" w:hAnsi="Cambria" w:cs="Cambria"/>
      <w:b/>
      <w:bCs/>
      <w:i/>
      <w:iCs/>
      <w:noProof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5228A8"/>
    <w:pPr>
      <w:jc w:val="center"/>
    </w:pPr>
    <w:rPr>
      <w:rFonts w:ascii="MS Sans Serif" w:hAnsi="MS Sans Serif" w:cs="MS Sans Serif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F6E0E"/>
    <w:rPr>
      <w:noProof/>
      <w:sz w:val="24"/>
      <w:szCs w:val="24"/>
      <w:lang w:val="uk-UA" w:eastAsia="ru-RU"/>
    </w:rPr>
  </w:style>
  <w:style w:type="paragraph" w:styleId="BodyText2">
    <w:name w:val="Body Text 2"/>
    <w:basedOn w:val="Normal"/>
    <w:link w:val="BodyText2Char"/>
    <w:uiPriority w:val="99"/>
    <w:rsid w:val="00FC62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623B"/>
    <w:rPr>
      <w:noProof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7C5EE2"/>
    <w:pPr>
      <w:spacing w:after="120"/>
    </w:pPr>
    <w:rPr>
      <w:noProof w:val="0"/>
      <w:sz w:val="20"/>
      <w:szCs w:val="20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F6E0E"/>
    <w:rPr>
      <w:noProof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867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673A"/>
    <w:rPr>
      <w:rFonts w:ascii="Tahoma" w:hAnsi="Tahoma" w:cs="Tahoma"/>
      <w:noProof/>
      <w:sz w:val="16"/>
      <w:szCs w:val="16"/>
      <w:lang w:val="uk-UA"/>
    </w:rPr>
  </w:style>
  <w:style w:type="paragraph" w:styleId="ListParagraph">
    <w:name w:val="List Paragraph"/>
    <w:basedOn w:val="Normal"/>
    <w:uiPriority w:val="99"/>
    <w:qFormat/>
    <w:rsid w:val="006F50E0"/>
    <w:pPr>
      <w:ind w:left="720"/>
    </w:pPr>
  </w:style>
  <w:style w:type="paragraph" w:styleId="HTMLPreformatted">
    <w:name w:val="HTML Preformatted"/>
    <w:basedOn w:val="Normal"/>
    <w:link w:val="HTMLPreformattedChar"/>
    <w:uiPriority w:val="99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4120"/>
    <w:rPr>
      <w:rFonts w:ascii="Courier New" w:hAnsi="Courier New" w:cs="Courier New"/>
      <w:lang w:val="uk-UA" w:eastAsia="uk-UA"/>
    </w:rPr>
  </w:style>
  <w:style w:type="table" w:styleId="TableGrid">
    <w:name w:val="Table Grid"/>
    <w:basedOn w:val="TableNormal"/>
    <w:uiPriority w:val="99"/>
    <w:rsid w:val="00D14C43"/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9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4</Pages>
  <Words>479</Words>
  <Characters>2735</Characters>
  <Application>Microsoft Office Outlook</Application>
  <DocSecurity>0</DocSecurity>
  <Lines>0</Lines>
  <Paragraphs>0</Paragraphs>
  <ScaleCrop>false</ScaleCrop>
  <Company>КМР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dc:description/>
  <cp:lastModifiedBy>StiFleR</cp:lastModifiedBy>
  <cp:revision>5</cp:revision>
  <cp:lastPrinted>2013-02-19T09:09:00Z</cp:lastPrinted>
  <dcterms:created xsi:type="dcterms:W3CDTF">2013-02-19T09:10:00Z</dcterms:created>
  <dcterms:modified xsi:type="dcterms:W3CDTF">2013-06-12T19:38:00Z</dcterms:modified>
</cp:coreProperties>
</file>