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18" w:rsidRPr="00AB2C84" w:rsidRDefault="00123C18" w:rsidP="00CF6E90">
      <w:pPr>
        <w:jc w:val="center"/>
        <w:rPr>
          <w:rFonts w:ascii="Times New Roman" w:hAnsi="Times New Roman"/>
          <w:b/>
          <w:sz w:val="28"/>
          <w:szCs w:val="28"/>
        </w:rPr>
      </w:pPr>
      <w:r w:rsidRPr="00AB2C84">
        <w:rPr>
          <w:rFonts w:ascii="Times New Roman" w:hAnsi="Times New Roman"/>
          <w:b/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5" o:title="" grayscale="t" bilevel="t"/>
          </v:shape>
        </w:pict>
      </w:r>
    </w:p>
    <w:p w:rsidR="00123C18" w:rsidRPr="00AB2C84" w:rsidRDefault="00123C18" w:rsidP="00991FDC">
      <w:pPr>
        <w:pStyle w:val="Caption"/>
        <w:rPr>
          <w:rFonts w:ascii="Times New Roman" w:hAnsi="Times New Roman"/>
          <w:sz w:val="28"/>
          <w:szCs w:val="28"/>
          <w:lang w:val="uk-UA"/>
        </w:rPr>
      </w:pPr>
      <w:r w:rsidRPr="00AB2C84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123C18" w:rsidRPr="00AB2C84" w:rsidRDefault="00123C18" w:rsidP="00991FDC">
      <w:pPr>
        <w:pStyle w:val="Caption"/>
        <w:rPr>
          <w:rFonts w:ascii="Times New Roman" w:hAnsi="Times New Roman"/>
          <w:sz w:val="28"/>
          <w:szCs w:val="28"/>
          <w:lang w:val="uk-UA"/>
        </w:rPr>
      </w:pPr>
      <w:r w:rsidRPr="00AB2C84"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123C18" w:rsidRPr="00AB2C84" w:rsidRDefault="00123C18" w:rsidP="00991FDC">
      <w:pPr>
        <w:pStyle w:val="Heading1"/>
        <w:spacing w:line="240" w:lineRule="atLeast"/>
        <w:rPr>
          <w:sz w:val="28"/>
          <w:szCs w:val="28"/>
          <w:lang w:val="uk-UA"/>
        </w:rPr>
      </w:pPr>
      <w:r w:rsidRPr="00AB2C84">
        <w:rPr>
          <w:sz w:val="28"/>
          <w:szCs w:val="28"/>
          <w:lang w:val="uk-UA"/>
        </w:rPr>
        <w:t>ВИКОНАВЧИЙ КОМІТЕТ</w:t>
      </w:r>
    </w:p>
    <w:p w:rsidR="00123C18" w:rsidRPr="00AB2C84" w:rsidRDefault="00123C18" w:rsidP="00CF6E90">
      <w:pPr>
        <w:pStyle w:val="Heading2"/>
        <w:spacing w:line="240" w:lineRule="atLeast"/>
        <w:rPr>
          <w:sz w:val="28"/>
          <w:szCs w:val="28"/>
          <w:lang w:val="uk-UA"/>
        </w:rPr>
      </w:pPr>
    </w:p>
    <w:p w:rsidR="00123C18" w:rsidRPr="00D7718D" w:rsidRDefault="00123C18" w:rsidP="00CF6E90">
      <w:pPr>
        <w:pStyle w:val="Heading2"/>
        <w:spacing w:line="240" w:lineRule="atLeast"/>
        <w:rPr>
          <w:sz w:val="28"/>
          <w:szCs w:val="28"/>
          <w:lang w:val="uk-UA"/>
        </w:rPr>
      </w:pPr>
      <w:r w:rsidRPr="00D7718D">
        <w:rPr>
          <w:sz w:val="28"/>
          <w:szCs w:val="28"/>
          <w:lang w:val="uk-UA"/>
        </w:rPr>
        <w:t>РІШЕННЯ</w:t>
      </w:r>
    </w:p>
    <w:p w:rsidR="00123C18" w:rsidRPr="00506AFF" w:rsidRDefault="00123C18" w:rsidP="00CF6E90">
      <w:pPr>
        <w:rPr>
          <w:rFonts w:ascii="Times New Roman" w:hAnsi="Times New Roman"/>
          <w:b/>
          <w:lang w:val="uk-UA"/>
        </w:rPr>
      </w:pPr>
    </w:p>
    <w:p w:rsidR="00123C18" w:rsidRPr="00AB2C84" w:rsidRDefault="00123C18" w:rsidP="00CF6E90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AB2C84">
        <w:rPr>
          <w:rFonts w:ascii="Times New Roman" w:hAnsi="Times New Roman"/>
          <w:sz w:val="28"/>
          <w:szCs w:val="28"/>
          <w:u w:val="single"/>
          <w:lang w:val="uk-UA"/>
        </w:rPr>
        <w:t>12.09.2013</w:t>
      </w:r>
      <w:r w:rsidRPr="00AB2C84">
        <w:rPr>
          <w:rFonts w:ascii="Times New Roman" w:hAnsi="Times New Roman"/>
          <w:sz w:val="28"/>
          <w:szCs w:val="28"/>
          <w:lang w:val="uk-UA"/>
        </w:rPr>
        <w:t>_№</w:t>
      </w:r>
      <w:r w:rsidRPr="00AB2C84">
        <w:rPr>
          <w:rFonts w:ascii="Times New Roman" w:hAnsi="Times New Roman"/>
          <w:sz w:val="28"/>
          <w:szCs w:val="28"/>
          <w:u w:val="single"/>
          <w:lang w:val="uk-UA"/>
        </w:rPr>
        <w:t>309</w:t>
      </w:r>
    </w:p>
    <w:p w:rsidR="00123C18" w:rsidRPr="00506AFF" w:rsidRDefault="00123C18" w:rsidP="00CF6E90">
      <w:pPr>
        <w:spacing w:after="0" w:line="240" w:lineRule="atLeast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06AFF">
        <w:rPr>
          <w:rFonts w:ascii="Times New Roman" w:hAnsi="Times New Roman"/>
          <w:b/>
          <w:sz w:val="26"/>
          <w:szCs w:val="26"/>
          <w:lang w:val="uk-UA"/>
        </w:rPr>
        <w:tab/>
      </w:r>
    </w:p>
    <w:p w:rsidR="00123C18" w:rsidRPr="00506AFF" w:rsidRDefault="00123C18" w:rsidP="00CF6E90">
      <w:pPr>
        <w:spacing w:after="0" w:line="240" w:lineRule="atLeast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123C18" w:rsidRPr="007533DB" w:rsidRDefault="00123C18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 xml:space="preserve">Про переоформлення особових </w:t>
      </w:r>
    </w:p>
    <w:p w:rsidR="00123C18" w:rsidRPr="007533DB" w:rsidRDefault="00123C18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>рахунків</w:t>
      </w:r>
      <w:r w:rsidRPr="007533DB">
        <w:rPr>
          <w:rFonts w:ascii="Times New Roman" w:hAnsi="Times New Roman"/>
          <w:sz w:val="28"/>
          <w:szCs w:val="28"/>
          <w:lang w:val="uk-UA"/>
        </w:rPr>
        <w:tab/>
      </w:r>
    </w:p>
    <w:p w:rsidR="00123C18" w:rsidRPr="007533DB" w:rsidRDefault="00123C18" w:rsidP="00CF6E9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3C18" w:rsidRPr="007533DB" w:rsidRDefault="00123C18" w:rsidP="00CF6E9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3C18" w:rsidRPr="007533DB" w:rsidRDefault="00123C18" w:rsidP="00CF6E9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 xml:space="preserve">   Розглянувши матеріали, надані ремонтним житлово-комунальним підприємством №1 про переоформлення особових рахунків з померлих громадян, виконавчий комітет міської ради</w:t>
      </w:r>
    </w:p>
    <w:p w:rsidR="00123C18" w:rsidRPr="007533DB" w:rsidRDefault="00123C18" w:rsidP="00CF6E9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123C18" w:rsidRPr="007533DB" w:rsidRDefault="00123C18" w:rsidP="007533DB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123C18" w:rsidRPr="007533DB" w:rsidRDefault="00123C18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123C18" w:rsidRPr="007533DB" w:rsidRDefault="00123C18" w:rsidP="00CF6E90">
      <w:pPr>
        <w:pStyle w:val="ListParagraph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особові рахунки:</w:t>
      </w:r>
    </w:p>
    <w:p w:rsidR="00123C18" w:rsidRPr="007533DB" w:rsidRDefault="00123C18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3C18" w:rsidRPr="00AB2C84" w:rsidRDefault="00123C18" w:rsidP="00AB2C84">
      <w:pPr>
        <w:rPr>
          <w:sz w:val="28"/>
          <w:szCs w:val="28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 xml:space="preserve">на квартиру </w:t>
      </w:r>
      <w:r>
        <w:rPr>
          <w:sz w:val="28"/>
          <w:szCs w:val="28"/>
        </w:rPr>
        <w:t>(</w:t>
      </w:r>
      <w:r w:rsidRPr="00AB2C84">
        <w:rPr>
          <w:sz w:val="28"/>
          <w:szCs w:val="28"/>
          <w:highlight w:val="black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sz w:val="28"/>
          <w:szCs w:val="28"/>
        </w:rPr>
        <w:t>)</w:t>
      </w:r>
      <w:r w:rsidRPr="007533DB">
        <w:rPr>
          <w:rFonts w:ascii="Times New Roman" w:hAnsi="Times New Roman"/>
          <w:sz w:val="28"/>
          <w:szCs w:val="28"/>
          <w:lang w:val="uk-UA"/>
        </w:rPr>
        <w:t xml:space="preserve">, який зареєстрований і проживає за тією ж адресою з 02.07.1990 року. </w:t>
      </w:r>
    </w:p>
    <w:p w:rsidR="00123C18" w:rsidRPr="007533DB" w:rsidRDefault="00123C18" w:rsidP="00CF6E90">
      <w:pPr>
        <w:pStyle w:val="ListParagraph"/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3C18" w:rsidRPr="00A35484" w:rsidRDefault="00123C18" w:rsidP="007533DB">
      <w:pPr>
        <w:pStyle w:val="ListParagraph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35484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залишаю за собою.</w:t>
      </w:r>
    </w:p>
    <w:p w:rsidR="00123C18" w:rsidRDefault="00123C18" w:rsidP="007533DB">
      <w:pPr>
        <w:pStyle w:val="ListParagraph"/>
        <w:shd w:val="clear" w:color="auto" w:fill="FFFFFF"/>
        <w:spacing w:after="0"/>
        <w:jc w:val="both"/>
        <w:rPr>
          <w:sz w:val="28"/>
          <w:szCs w:val="28"/>
          <w:lang w:val="uk-UA"/>
        </w:rPr>
      </w:pPr>
    </w:p>
    <w:p w:rsidR="00123C18" w:rsidRPr="007533DB" w:rsidRDefault="00123C18" w:rsidP="007533DB">
      <w:pPr>
        <w:pStyle w:val="ListParagraph"/>
        <w:shd w:val="clear" w:color="auto" w:fill="FFFFFF"/>
        <w:spacing w:after="0"/>
        <w:ind w:left="0"/>
        <w:jc w:val="both"/>
        <w:rPr>
          <w:sz w:val="28"/>
          <w:szCs w:val="28"/>
          <w:lang w:val="uk-UA"/>
        </w:rPr>
      </w:pPr>
    </w:p>
    <w:p w:rsidR="00123C18" w:rsidRPr="007533DB" w:rsidRDefault="00123C18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7533DB">
        <w:rPr>
          <w:rFonts w:ascii="Times New Roman" w:hAnsi="Times New Roman"/>
          <w:sz w:val="28"/>
          <w:szCs w:val="28"/>
          <w:lang w:val="uk-UA"/>
        </w:rPr>
        <w:t>Перший заступник міського голови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7533DB">
        <w:rPr>
          <w:rFonts w:ascii="Times New Roman" w:hAnsi="Times New Roman"/>
          <w:sz w:val="28"/>
          <w:szCs w:val="28"/>
          <w:lang w:val="uk-UA"/>
        </w:rPr>
        <w:tab/>
        <w:t xml:space="preserve">Трофимук А.В. </w:t>
      </w:r>
    </w:p>
    <w:p w:rsidR="00123C18" w:rsidRPr="007533DB" w:rsidRDefault="00123C18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3C18" w:rsidRPr="007533DB" w:rsidRDefault="00123C18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 xml:space="preserve">Мартинюк  </w:t>
      </w:r>
    </w:p>
    <w:p w:rsidR="00123C18" w:rsidRPr="007533DB" w:rsidRDefault="00123C18" w:rsidP="003C2496">
      <w:pPr>
        <w:shd w:val="clear" w:color="auto" w:fill="FFFFFF"/>
        <w:spacing w:after="0"/>
        <w:jc w:val="both"/>
        <w:rPr>
          <w:sz w:val="28"/>
          <w:szCs w:val="28"/>
          <w:lang w:val="uk-UA"/>
        </w:rPr>
      </w:pPr>
      <w:r w:rsidRPr="007533DB">
        <w:rPr>
          <w:rFonts w:ascii="Times New Roman" w:hAnsi="Times New Roman"/>
          <w:sz w:val="28"/>
          <w:szCs w:val="28"/>
          <w:lang w:val="uk-UA"/>
        </w:rPr>
        <w:t>59610</w:t>
      </w:r>
    </w:p>
    <w:p w:rsidR="00123C18" w:rsidRPr="007533DB" w:rsidRDefault="00123C18">
      <w:pPr>
        <w:rPr>
          <w:sz w:val="28"/>
          <w:szCs w:val="28"/>
          <w:lang w:val="uk-UA"/>
        </w:rPr>
      </w:pPr>
    </w:p>
    <w:p w:rsidR="00123C18" w:rsidRPr="007533DB" w:rsidRDefault="00123C18">
      <w:pPr>
        <w:rPr>
          <w:sz w:val="28"/>
          <w:szCs w:val="28"/>
          <w:lang w:val="uk-UA"/>
        </w:rPr>
      </w:pPr>
    </w:p>
    <w:sectPr w:rsidR="00123C18" w:rsidRPr="007533DB" w:rsidSect="00506AFF">
      <w:pgSz w:w="11906" w:h="16838"/>
      <w:pgMar w:top="993" w:right="707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211633"/>
    <w:multiLevelType w:val="hybridMultilevel"/>
    <w:tmpl w:val="07CA116C"/>
    <w:lvl w:ilvl="0" w:tplc="F31CF97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E90"/>
    <w:rsid w:val="000521EA"/>
    <w:rsid w:val="00123C18"/>
    <w:rsid w:val="00131670"/>
    <w:rsid w:val="0021720B"/>
    <w:rsid w:val="003305EE"/>
    <w:rsid w:val="003455B7"/>
    <w:rsid w:val="00387393"/>
    <w:rsid w:val="003C2496"/>
    <w:rsid w:val="00435078"/>
    <w:rsid w:val="004E50D8"/>
    <w:rsid w:val="00506AFF"/>
    <w:rsid w:val="00540766"/>
    <w:rsid w:val="007533DB"/>
    <w:rsid w:val="00775155"/>
    <w:rsid w:val="007A353E"/>
    <w:rsid w:val="007A4441"/>
    <w:rsid w:val="007C629C"/>
    <w:rsid w:val="00991FDC"/>
    <w:rsid w:val="00A35484"/>
    <w:rsid w:val="00A814DE"/>
    <w:rsid w:val="00A814FC"/>
    <w:rsid w:val="00A96E4F"/>
    <w:rsid w:val="00AB063E"/>
    <w:rsid w:val="00AB2C84"/>
    <w:rsid w:val="00B810A4"/>
    <w:rsid w:val="00BA3B8D"/>
    <w:rsid w:val="00CF6E90"/>
    <w:rsid w:val="00D75DF5"/>
    <w:rsid w:val="00D7718D"/>
    <w:rsid w:val="00DA06C4"/>
    <w:rsid w:val="00E72066"/>
    <w:rsid w:val="00F6385D"/>
    <w:rsid w:val="00F95454"/>
    <w:rsid w:val="00FA3133"/>
    <w:rsid w:val="00FD3DD6"/>
    <w:rsid w:val="00FD5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E90"/>
    <w:pPr>
      <w:spacing w:after="200" w:line="276" w:lineRule="auto"/>
    </w:pPr>
    <w:rPr>
      <w:rFonts w:eastAsia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6E9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6E90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6E90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6E90"/>
    <w:rPr>
      <w:rFonts w:ascii="Times New Roman" w:hAnsi="Times New Roman" w:cs="Times New Roman"/>
      <w:b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CF6E90"/>
    <w:pPr>
      <w:spacing w:after="0" w:line="240" w:lineRule="auto"/>
      <w:jc w:val="center"/>
    </w:pPr>
    <w:rPr>
      <w:rFonts w:ascii="MS Sans Serif" w:hAnsi="MS Sans Serif"/>
      <w:b/>
      <w:sz w:val="32"/>
      <w:szCs w:val="20"/>
    </w:rPr>
  </w:style>
  <w:style w:type="paragraph" w:styleId="ListParagraph">
    <w:name w:val="List Paragraph"/>
    <w:basedOn w:val="Normal"/>
    <w:uiPriority w:val="99"/>
    <w:qFormat/>
    <w:rsid w:val="00CF6E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F6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6E9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4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488</Words>
  <Characters>279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newadmin</cp:lastModifiedBy>
  <cp:revision>14</cp:revision>
  <cp:lastPrinted>2013-09-06T07:29:00Z</cp:lastPrinted>
  <dcterms:created xsi:type="dcterms:W3CDTF">2013-07-17T06:59:00Z</dcterms:created>
  <dcterms:modified xsi:type="dcterms:W3CDTF">2013-09-16T06:29:00Z</dcterms:modified>
</cp:coreProperties>
</file>