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88" w:rsidRDefault="00C75288">
      <w:pPr>
        <w:jc w:val="center"/>
        <w:rPr>
          <w:rFonts w:ascii="MS Sans Serif" w:hAnsi="MS Sans Serif"/>
          <w:sz w:val="16"/>
        </w:rPr>
      </w:pPr>
      <w:r>
        <w:rPr>
          <w:rFonts w:ascii="Calibri" w:hAnsi="Calibri"/>
          <w:sz w:val="16"/>
        </w:rPr>
        <w:t xml:space="preserve"> </w:t>
      </w:r>
      <w:r w:rsidRPr="0070030B">
        <w:rPr>
          <w:rFonts w:ascii="MS Sans Serif" w:hAnsi="MS Sans Serif"/>
          <w:sz w:val="16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.75pt;height:58.5pt;visibility:visible">
            <v:imagedata r:id="rId5" o:title="" grayscale="t" bilevel="t"/>
          </v:shape>
        </w:pict>
      </w:r>
    </w:p>
    <w:p w:rsidR="00C75288" w:rsidRPr="00444120" w:rsidRDefault="00C75288" w:rsidP="00444120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 w:rsidRPr="00444120">
        <w:rPr>
          <w:b/>
          <w:sz w:val="24"/>
        </w:rPr>
        <w:t>УКРАЇНА</w:t>
      </w:r>
    </w:p>
    <w:p w:rsidR="00C75288" w:rsidRPr="009707D7" w:rsidRDefault="00C75288" w:rsidP="00444120">
      <w:pPr>
        <w:pStyle w:val="Heading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C75288" w:rsidRPr="009707D7" w:rsidRDefault="00C75288" w:rsidP="00444120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C75288" w:rsidRPr="009707D7" w:rsidRDefault="00C75288" w:rsidP="00444120">
      <w:pPr>
        <w:jc w:val="both"/>
        <w:rPr>
          <w:szCs w:val="28"/>
        </w:rPr>
      </w:pPr>
    </w:p>
    <w:p w:rsidR="00C75288" w:rsidRPr="009707D7" w:rsidRDefault="00C75288" w:rsidP="00475EAE">
      <w:pPr>
        <w:pStyle w:val="HTMLPreformatted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C75288" w:rsidRPr="00677CE4" w:rsidRDefault="00C75288">
      <w:pPr>
        <w:pStyle w:val="Heading2"/>
        <w:spacing w:line="240" w:lineRule="atLeast"/>
        <w:rPr>
          <w:b w:val="0"/>
          <w:sz w:val="28"/>
          <w:szCs w:val="28"/>
        </w:rPr>
      </w:pPr>
    </w:p>
    <w:p w:rsidR="00C75288" w:rsidRDefault="00C75288">
      <w:pPr>
        <w:rPr>
          <w:b/>
          <w:bCs/>
          <w:sz w:val="20"/>
        </w:rPr>
      </w:pPr>
    </w:p>
    <w:p w:rsidR="00C75288" w:rsidRPr="00677CE4" w:rsidRDefault="00C75288">
      <w:pPr>
        <w:spacing w:line="240" w:lineRule="atLeast"/>
        <w:jc w:val="both"/>
        <w:rPr>
          <w:bCs/>
          <w:szCs w:val="28"/>
        </w:rPr>
      </w:pPr>
      <w:r>
        <w:rPr>
          <w:bCs/>
          <w:szCs w:val="28"/>
        </w:rPr>
        <w:t xml:space="preserve"> 20.11.2013 № 397</w:t>
      </w:r>
    </w:p>
    <w:p w:rsidR="00C75288" w:rsidRDefault="00C75288">
      <w:pPr>
        <w:spacing w:line="240" w:lineRule="atLeast"/>
        <w:jc w:val="both"/>
        <w:rPr>
          <w:szCs w:val="28"/>
        </w:rPr>
      </w:pPr>
      <w:r w:rsidRPr="00B513BE">
        <w:rPr>
          <w:b/>
          <w:bCs/>
          <w:szCs w:val="28"/>
        </w:rPr>
        <w:tab/>
      </w:r>
      <w:r w:rsidRPr="00B513BE">
        <w:rPr>
          <w:szCs w:val="28"/>
        </w:rPr>
        <w:t xml:space="preserve"> </w:t>
      </w:r>
    </w:p>
    <w:p w:rsidR="00C75288" w:rsidRPr="00B513BE" w:rsidRDefault="00C75288">
      <w:pPr>
        <w:spacing w:line="240" w:lineRule="atLeast"/>
        <w:jc w:val="both"/>
        <w:rPr>
          <w:szCs w:val="28"/>
        </w:rPr>
      </w:pPr>
    </w:p>
    <w:p w:rsidR="00C75288" w:rsidRDefault="00C75288" w:rsidP="00C32C0D">
      <w:pPr>
        <w:pStyle w:val="Heading1"/>
        <w:jc w:val="left"/>
        <w:rPr>
          <w:b w:val="0"/>
          <w:sz w:val="28"/>
          <w:szCs w:val="28"/>
        </w:rPr>
      </w:pPr>
      <w:r w:rsidRPr="00732140">
        <w:rPr>
          <w:b w:val="0"/>
          <w:sz w:val="28"/>
          <w:szCs w:val="28"/>
        </w:rPr>
        <w:t xml:space="preserve">Про  </w:t>
      </w:r>
      <w:r>
        <w:rPr>
          <w:b w:val="0"/>
          <w:sz w:val="28"/>
          <w:szCs w:val="28"/>
        </w:rPr>
        <w:t>укладання</w:t>
      </w:r>
      <w:r w:rsidRPr="00732140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договорів про</w:t>
      </w:r>
      <w:r w:rsidRPr="00732140">
        <w:rPr>
          <w:b w:val="0"/>
          <w:sz w:val="28"/>
          <w:szCs w:val="28"/>
        </w:rPr>
        <w:t xml:space="preserve"> інвестиці</w:t>
      </w:r>
      <w:r>
        <w:rPr>
          <w:b w:val="0"/>
          <w:sz w:val="28"/>
          <w:szCs w:val="28"/>
        </w:rPr>
        <w:t>ї</w:t>
      </w:r>
    </w:p>
    <w:p w:rsidR="00C75288" w:rsidRPr="000D32A8" w:rsidRDefault="00C75288" w:rsidP="000D32A8">
      <w:pPr>
        <w:pStyle w:val="Heading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та договорів </w:t>
      </w:r>
      <w:r w:rsidRPr="000D32A8">
        <w:rPr>
          <w:b w:val="0"/>
          <w:sz w:val="28"/>
          <w:szCs w:val="28"/>
        </w:rPr>
        <w:t xml:space="preserve">про обмеження права </w:t>
      </w:r>
    </w:p>
    <w:p w:rsidR="00C75288" w:rsidRPr="000D32A8" w:rsidRDefault="00C75288" w:rsidP="000D32A8">
      <w:pPr>
        <w:pStyle w:val="Heading1"/>
        <w:jc w:val="left"/>
        <w:rPr>
          <w:b w:val="0"/>
          <w:sz w:val="28"/>
          <w:szCs w:val="28"/>
        </w:rPr>
      </w:pPr>
      <w:r w:rsidRPr="000D32A8">
        <w:rPr>
          <w:b w:val="0"/>
          <w:sz w:val="28"/>
          <w:szCs w:val="28"/>
        </w:rPr>
        <w:t>на земельні ділянки</w:t>
      </w:r>
    </w:p>
    <w:p w:rsidR="00C75288" w:rsidRPr="009C466E" w:rsidRDefault="00C75288" w:rsidP="00C32C0D">
      <w:pPr>
        <w:rPr>
          <w:szCs w:val="28"/>
        </w:rPr>
      </w:pPr>
    </w:p>
    <w:p w:rsidR="00C75288" w:rsidRDefault="00C75288" w:rsidP="00C32C0D">
      <w:pPr>
        <w:jc w:val="both"/>
        <w:rPr>
          <w:szCs w:val="28"/>
        </w:rPr>
      </w:pPr>
      <w:r w:rsidRPr="00887743">
        <w:rPr>
          <w:szCs w:val="28"/>
        </w:rPr>
        <w:t xml:space="preserve">           </w:t>
      </w:r>
      <w:r>
        <w:rPr>
          <w:szCs w:val="28"/>
        </w:rPr>
        <w:t>Керуючись Законом України «Про місцеве самоврядування в Україні» та н</w:t>
      </w:r>
      <w:r>
        <w:rPr>
          <w:szCs w:val="28"/>
          <w:lang w:eastAsia="uk-UA"/>
        </w:rPr>
        <w:t>а виконання рішення Ковельської міської ради від 28.07.2011р. №12/31  «</w:t>
      </w:r>
      <w:r w:rsidRPr="009C466E">
        <w:rPr>
          <w:szCs w:val="28"/>
        </w:rPr>
        <w:t xml:space="preserve">Про  </w:t>
      </w:r>
      <w:r>
        <w:rPr>
          <w:szCs w:val="28"/>
        </w:rPr>
        <w:t xml:space="preserve">затвердження </w:t>
      </w:r>
      <w:r w:rsidRPr="009C466E">
        <w:rPr>
          <w:szCs w:val="28"/>
        </w:rPr>
        <w:t xml:space="preserve">  </w:t>
      </w:r>
      <w:r>
        <w:rPr>
          <w:szCs w:val="28"/>
        </w:rPr>
        <w:t xml:space="preserve">Положення «Про надання земельних ділянок із земель Ковельської міської ради у межах норм безоплатної приватизації </w:t>
      </w:r>
      <w:r w:rsidRPr="00CE08F8">
        <w:rPr>
          <w:szCs w:val="28"/>
        </w:rPr>
        <w:t>для будівництва і</w:t>
      </w:r>
      <w:r w:rsidRPr="00CE08F8">
        <w:rPr>
          <w:b/>
          <w:bCs/>
          <w:szCs w:val="28"/>
        </w:rPr>
        <w:t xml:space="preserve"> </w:t>
      </w:r>
      <w:r w:rsidRPr="00CE08F8">
        <w:rPr>
          <w:szCs w:val="28"/>
        </w:rPr>
        <w:t>обслуговування житлових будинків,</w:t>
      </w:r>
      <w:r w:rsidRPr="00CE08F8">
        <w:rPr>
          <w:b/>
          <w:bCs/>
          <w:szCs w:val="28"/>
        </w:rPr>
        <w:t xml:space="preserve"> </w:t>
      </w:r>
      <w:r w:rsidRPr="00CE08F8">
        <w:rPr>
          <w:szCs w:val="28"/>
        </w:rPr>
        <w:t>господарських будівель і споруд</w:t>
      </w:r>
      <w:r>
        <w:rPr>
          <w:szCs w:val="28"/>
        </w:rPr>
        <w:t xml:space="preserve">» та враховуючи протокол №41 від 13.11.2013р. комісії </w:t>
      </w:r>
      <w:r>
        <w:t xml:space="preserve"> по розподілу земельних ділянок</w:t>
      </w:r>
      <w:r w:rsidRPr="00CE08F8">
        <w:rPr>
          <w:szCs w:val="28"/>
        </w:rPr>
        <w:t xml:space="preserve"> для будівництва і</w:t>
      </w:r>
      <w:r w:rsidRPr="00CE08F8">
        <w:rPr>
          <w:b/>
          <w:bCs/>
          <w:szCs w:val="28"/>
        </w:rPr>
        <w:t xml:space="preserve"> </w:t>
      </w:r>
      <w:r w:rsidRPr="00CE08F8">
        <w:rPr>
          <w:szCs w:val="28"/>
        </w:rPr>
        <w:t>обслуговування житлових будинків,</w:t>
      </w:r>
      <w:r w:rsidRPr="00CE08F8">
        <w:rPr>
          <w:b/>
          <w:bCs/>
          <w:szCs w:val="28"/>
        </w:rPr>
        <w:t xml:space="preserve"> </w:t>
      </w:r>
      <w:r>
        <w:rPr>
          <w:szCs w:val="28"/>
        </w:rPr>
        <w:t xml:space="preserve">господарських будівель і споруд, </w:t>
      </w:r>
      <w:r w:rsidRPr="00B513BE">
        <w:rPr>
          <w:szCs w:val="28"/>
        </w:rPr>
        <w:t>виконавчий комітет</w:t>
      </w:r>
    </w:p>
    <w:p w:rsidR="00C75288" w:rsidRPr="00B513BE" w:rsidRDefault="00C75288" w:rsidP="00C32C0D">
      <w:pPr>
        <w:jc w:val="both"/>
        <w:rPr>
          <w:szCs w:val="28"/>
        </w:rPr>
      </w:pPr>
    </w:p>
    <w:p w:rsidR="00C75288" w:rsidRDefault="00C75288" w:rsidP="00C32C0D">
      <w:pPr>
        <w:ind w:right="43"/>
        <w:rPr>
          <w:szCs w:val="28"/>
        </w:rPr>
      </w:pPr>
      <w:r w:rsidRPr="00B513BE">
        <w:rPr>
          <w:szCs w:val="28"/>
        </w:rPr>
        <w:t>В И Р І Ш И В :</w:t>
      </w:r>
    </w:p>
    <w:p w:rsidR="00C75288" w:rsidRDefault="00C75288" w:rsidP="00C32C0D">
      <w:pPr>
        <w:ind w:right="43"/>
        <w:rPr>
          <w:szCs w:val="28"/>
        </w:rPr>
      </w:pPr>
    </w:p>
    <w:p w:rsidR="00C75288" w:rsidRDefault="00C75288" w:rsidP="00C32C0D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1. </w:t>
      </w:r>
      <w:r w:rsidRPr="008A667E">
        <w:rPr>
          <w:szCs w:val="28"/>
        </w:rPr>
        <w:t xml:space="preserve">З метою реалізації заходів щодо </w:t>
      </w:r>
      <w:r>
        <w:rPr>
          <w:szCs w:val="28"/>
        </w:rPr>
        <w:t xml:space="preserve">водовідведення в </w:t>
      </w:r>
      <w:r w:rsidRPr="008A667E">
        <w:rPr>
          <w:szCs w:val="28"/>
        </w:rPr>
        <w:t xml:space="preserve"> районі вул</w:t>
      </w:r>
      <w:r>
        <w:rPr>
          <w:szCs w:val="28"/>
        </w:rPr>
        <w:t>иць</w:t>
      </w:r>
      <w:r w:rsidRPr="00BD5308">
        <w:rPr>
          <w:sz w:val="24"/>
        </w:rPr>
        <w:t xml:space="preserve"> </w:t>
      </w:r>
      <w:r w:rsidRPr="00BD5308">
        <w:rPr>
          <w:szCs w:val="28"/>
        </w:rPr>
        <w:t>Низинна, П.Тичини, Куліша</w:t>
      </w:r>
      <w:r>
        <w:rPr>
          <w:szCs w:val="28"/>
        </w:rPr>
        <w:t>:</w:t>
      </w:r>
    </w:p>
    <w:p w:rsidR="00C75288" w:rsidRPr="005D4028" w:rsidRDefault="00C75288" w:rsidP="005D402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</w:t>
      </w:r>
      <w:r w:rsidRPr="00620846">
        <w:rPr>
          <w:szCs w:val="28"/>
        </w:rPr>
        <w:t xml:space="preserve"> 1) укласти з громадянами</w:t>
      </w:r>
      <w:r>
        <w:rPr>
          <w:szCs w:val="28"/>
        </w:rPr>
        <w:t xml:space="preserve"> (</w:t>
      </w:r>
      <w:r w:rsidRPr="00620846">
        <w:rPr>
          <w:szCs w:val="28"/>
        </w:rPr>
        <w:t>додат</w:t>
      </w:r>
      <w:r>
        <w:rPr>
          <w:szCs w:val="28"/>
        </w:rPr>
        <w:t>о</w:t>
      </w:r>
      <w:r w:rsidRPr="00620846">
        <w:rPr>
          <w:szCs w:val="28"/>
        </w:rPr>
        <w:t>к 1</w:t>
      </w:r>
      <w:r>
        <w:rPr>
          <w:szCs w:val="28"/>
        </w:rPr>
        <w:t>)</w:t>
      </w:r>
      <w:r w:rsidRPr="00620846">
        <w:rPr>
          <w:szCs w:val="28"/>
        </w:rPr>
        <w:t xml:space="preserve"> договори про інвестиції на розвиток інфраструктури міста</w:t>
      </w:r>
      <w:r>
        <w:rPr>
          <w:szCs w:val="28"/>
        </w:rPr>
        <w:t>,</w:t>
      </w:r>
      <w:r w:rsidRPr="00620846">
        <w:rPr>
          <w:szCs w:val="28"/>
        </w:rPr>
        <w:t xml:space="preserve"> </w:t>
      </w:r>
      <w:r>
        <w:rPr>
          <w:szCs w:val="28"/>
        </w:rPr>
        <w:t xml:space="preserve">за формою згідно </w:t>
      </w:r>
      <w:r w:rsidRPr="00620846">
        <w:rPr>
          <w:szCs w:val="28"/>
        </w:rPr>
        <w:t>додатк</w:t>
      </w:r>
      <w:r>
        <w:rPr>
          <w:szCs w:val="28"/>
        </w:rPr>
        <w:t>у 3;</w:t>
      </w:r>
      <w:r w:rsidRPr="00620846">
        <w:rPr>
          <w:szCs w:val="28"/>
        </w:rPr>
        <w:t xml:space="preserve">  </w:t>
      </w:r>
    </w:p>
    <w:p w:rsidR="00C75288" w:rsidRPr="00620846" w:rsidRDefault="00C75288" w:rsidP="00C32C0D">
      <w:pPr>
        <w:jc w:val="both"/>
        <w:rPr>
          <w:szCs w:val="28"/>
        </w:rPr>
      </w:pPr>
      <w:r>
        <w:t xml:space="preserve">    2) укласти  договори </w:t>
      </w:r>
      <w:r w:rsidRPr="00620846">
        <w:rPr>
          <w:szCs w:val="28"/>
        </w:rPr>
        <w:t>з громадянами</w:t>
      </w:r>
      <w:r>
        <w:t xml:space="preserve">  ( додаток 2) про обмеження права на земельні ділянки.</w:t>
      </w:r>
    </w:p>
    <w:p w:rsidR="00C75288" w:rsidRDefault="00C75288" w:rsidP="00C32C0D">
      <w:pPr>
        <w:ind w:right="43"/>
        <w:jc w:val="both"/>
      </w:pPr>
    </w:p>
    <w:p w:rsidR="00C75288" w:rsidRPr="00BD5308" w:rsidRDefault="00C75288" w:rsidP="00C32C0D">
      <w:pPr>
        <w:jc w:val="both"/>
        <w:rPr>
          <w:szCs w:val="28"/>
          <w:lang w:val="ru-RU"/>
        </w:rPr>
      </w:pPr>
      <w:r>
        <w:rPr>
          <w:szCs w:val="28"/>
        </w:rPr>
        <w:t>2.</w:t>
      </w:r>
      <w:r w:rsidRPr="00BD5308">
        <w:rPr>
          <w:szCs w:val="28"/>
        </w:rPr>
        <w:t xml:space="preserve">Контроль за виконанням  цього  рішення   покласти на  заступника міського голови  </w:t>
      </w:r>
      <w:r>
        <w:rPr>
          <w:szCs w:val="28"/>
        </w:rPr>
        <w:t>Юрчука</w:t>
      </w:r>
      <w:r w:rsidRPr="00BD5308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</w:t>
      </w:r>
      <w:r w:rsidRPr="00BD5308">
        <w:rPr>
          <w:szCs w:val="28"/>
          <w:lang w:val="ru-RU"/>
        </w:rPr>
        <w:t>.</w:t>
      </w:r>
      <w:r>
        <w:rPr>
          <w:szCs w:val="28"/>
          <w:lang w:val="ru-RU"/>
        </w:rPr>
        <w:t>П</w:t>
      </w:r>
      <w:r w:rsidRPr="00BD5308">
        <w:rPr>
          <w:szCs w:val="28"/>
          <w:lang w:val="ru-RU"/>
        </w:rPr>
        <w:t>.</w:t>
      </w:r>
    </w:p>
    <w:p w:rsidR="00C75288" w:rsidRPr="00C32C0D" w:rsidRDefault="00C75288" w:rsidP="00487CD7">
      <w:pPr>
        <w:jc w:val="both"/>
        <w:rPr>
          <w:szCs w:val="28"/>
          <w:lang w:val="ru-RU"/>
        </w:rPr>
      </w:pPr>
    </w:p>
    <w:p w:rsidR="00C75288" w:rsidRDefault="00C75288" w:rsidP="009B7106">
      <w:pPr>
        <w:ind w:right="43"/>
        <w:jc w:val="both"/>
        <w:rPr>
          <w:szCs w:val="28"/>
        </w:rPr>
      </w:pPr>
    </w:p>
    <w:p w:rsidR="00C75288" w:rsidRPr="005E283C" w:rsidRDefault="00C75288" w:rsidP="009B7106">
      <w:pPr>
        <w:ind w:right="43"/>
        <w:jc w:val="both"/>
        <w:rPr>
          <w:szCs w:val="28"/>
        </w:rPr>
      </w:pPr>
    </w:p>
    <w:p w:rsidR="00C75288" w:rsidRPr="005E283C" w:rsidRDefault="00C75288" w:rsidP="009B7106">
      <w:pPr>
        <w:ind w:right="43"/>
        <w:jc w:val="both"/>
        <w:rPr>
          <w:szCs w:val="28"/>
        </w:rPr>
      </w:pPr>
      <w:r w:rsidRPr="005E283C">
        <w:rPr>
          <w:szCs w:val="28"/>
        </w:rPr>
        <w:t>Міський голова</w:t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</w:r>
      <w:r w:rsidRPr="005E283C">
        <w:rPr>
          <w:szCs w:val="28"/>
        </w:rPr>
        <w:tab/>
        <w:t xml:space="preserve">                        О.О.Кіндер</w:t>
      </w:r>
    </w:p>
    <w:p w:rsidR="00C75288" w:rsidRDefault="00C75288" w:rsidP="009B7106">
      <w:pPr>
        <w:rPr>
          <w:szCs w:val="28"/>
        </w:rPr>
      </w:pPr>
    </w:p>
    <w:p w:rsidR="00C75288" w:rsidRDefault="00C75288" w:rsidP="00BE29CA">
      <w:pPr>
        <w:rPr>
          <w:szCs w:val="28"/>
        </w:rPr>
      </w:pPr>
      <w:r>
        <w:rPr>
          <w:szCs w:val="28"/>
        </w:rPr>
        <w:t>Ящук</w:t>
      </w:r>
      <w:r w:rsidRPr="005E283C">
        <w:rPr>
          <w:szCs w:val="28"/>
        </w:rPr>
        <w:t xml:space="preserve"> 617</w:t>
      </w:r>
      <w:r>
        <w:rPr>
          <w:szCs w:val="28"/>
        </w:rPr>
        <w:t>55</w:t>
      </w:r>
    </w:p>
    <w:p w:rsidR="00C75288" w:rsidRDefault="00C75288" w:rsidP="00DA12EA">
      <w:pPr>
        <w:tabs>
          <w:tab w:val="left" w:pos="6978"/>
        </w:tabs>
        <w:rPr>
          <w:szCs w:val="28"/>
        </w:rPr>
      </w:pPr>
    </w:p>
    <w:p w:rsidR="00C75288" w:rsidRDefault="00C75288" w:rsidP="00DA12EA">
      <w:pPr>
        <w:tabs>
          <w:tab w:val="left" w:pos="6978"/>
        </w:tabs>
        <w:rPr>
          <w:szCs w:val="28"/>
        </w:rPr>
      </w:pPr>
    </w:p>
    <w:p w:rsidR="00C75288" w:rsidRDefault="00C75288" w:rsidP="00DA12EA">
      <w:pPr>
        <w:tabs>
          <w:tab w:val="left" w:pos="6978"/>
        </w:tabs>
        <w:rPr>
          <w:szCs w:val="28"/>
        </w:rPr>
      </w:pPr>
    </w:p>
    <w:p w:rsidR="00C75288" w:rsidRDefault="00C75288" w:rsidP="00DA12EA">
      <w:pPr>
        <w:tabs>
          <w:tab w:val="left" w:pos="6978"/>
        </w:tabs>
        <w:rPr>
          <w:szCs w:val="28"/>
        </w:rPr>
      </w:pPr>
    </w:p>
    <w:p w:rsidR="00C75288" w:rsidRDefault="00C75288" w:rsidP="00DA12EA">
      <w:pPr>
        <w:tabs>
          <w:tab w:val="left" w:pos="6978"/>
        </w:tabs>
        <w:rPr>
          <w:szCs w:val="28"/>
        </w:rPr>
      </w:pPr>
      <w:r>
        <w:rPr>
          <w:szCs w:val="28"/>
        </w:rPr>
        <w:t xml:space="preserve">        </w:t>
      </w:r>
    </w:p>
    <w:p w:rsidR="00C75288" w:rsidRDefault="00C75288" w:rsidP="00C32C0D">
      <w:pPr>
        <w:tabs>
          <w:tab w:val="left" w:pos="6978"/>
        </w:tabs>
        <w:ind w:firstLine="6663"/>
        <w:rPr>
          <w:szCs w:val="28"/>
        </w:rPr>
      </w:pPr>
      <w:r>
        <w:rPr>
          <w:szCs w:val="28"/>
        </w:rPr>
        <w:t>Додаток 1</w:t>
      </w:r>
    </w:p>
    <w:p w:rsidR="00C75288" w:rsidRDefault="00C75288" w:rsidP="00C32C0D">
      <w:pPr>
        <w:tabs>
          <w:tab w:val="left" w:pos="6978"/>
        </w:tabs>
        <w:ind w:firstLine="6663"/>
        <w:rPr>
          <w:szCs w:val="28"/>
        </w:rPr>
      </w:pPr>
      <w:r>
        <w:rPr>
          <w:szCs w:val="28"/>
        </w:rPr>
        <w:t>до рішення виконавчого</w:t>
      </w:r>
    </w:p>
    <w:p w:rsidR="00C75288" w:rsidRDefault="00C75288" w:rsidP="00C32C0D">
      <w:pPr>
        <w:tabs>
          <w:tab w:val="left" w:pos="6978"/>
        </w:tabs>
        <w:ind w:firstLine="6663"/>
        <w:rPr>
          <w:szCs w:val="28"/>
        </w:rPr>
      </w:pPr>
      <w:r>
        <w:rPr>
          <w:szCs w:val="28"/>
        </w:rPr>
        <w:t>комітету</w:t>
      </w:r>
    </w:p>
    <w:p w:rsidR="00C75288" w:rsidRDefault="00C75288" w:rsidP="00C32C0D">
      <w:pPr>
        <w:tabs>
          <w:tab w:val="left" w:pos="6978"/>
        </w:tabs>
        <w:ind w:firstLine="6663"/>
        <w:rPr>
          <w:szCs w:val="28"/>
        </w:rPr>
      </w:pPr>
      <w:r>
        <w:rPr>
          <w:szCs w:val="28"/>
        </w:rPr>
        <w:t>20.11.2013 № 397</w:t>
      </w:r>
    </w:p>
    <w:p w:rsidR="00C75288" w:rsidRDefault="00C75288" w:rsidP="00C32C0D">
      <w:pPr>
        <w:tabs>
          <w:tab w:val="left" w:pos="6978"/>
        </w:tabs>
        <w:rPr>
          <w:szCs w:val="28"/>
        </w:rPr>
      </w:pPr>
    </w:p>
    <w:p w:rsidR="00C75288" w:rsidRDefault="00C75288" w:rsidP="00C32C0D">
      <w:pPr>
        <w:tabs>
          <w:tab w:val="left" w:pos="6978"/>
        </w:tabs>
        <w:rPr>
          <w:szCs w:val="28"/>
        </w:rPr>
      </w:pPr>
    </w:p>
    <w:p w:rsidR="00C75288" w:rsidRDefault="00C75288" w:rsidP="00C32C0D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Список </w:t>
      </w:r>
    </w:p>
    <w:p w:rsidR="00C75288" w:rsidRDefault="00C75288" w:rsidP="00C32C0D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громадян з якими  укладається</w:t>
      </w:r>
      <w:r w:rsidRPr="00C32C0D">
        <w:rPr>
          <w:szCs w:val="28"/>
        </w:rPr>
        <w:t xml:space="preserve"> </w:t>
      </w:r>
      <w:r>
        <w:rPr>
          <w:szCs w:val="28"/>
        </w:rPr>
        <w:t>догові</w:t>
      </w:r>
      <w:r w:rsidRPr="00620846">
        <w:rPr>
          <w:szCs w:val="28"/>
        </w:rPr>
        <w:t>р</w:t>
      </w:r>
    </w:p>
    <w:p w:rsidR="00C75288" w:rsidRDefault="00C75288" w:rsidP="00C32C0D">
      <w:pPr>
        <w:autoSpaceDE w:val="0"/>
        <w:autoSpaceDN w:val="0"/>
        <w:adjustRightInd w:val="0"/>
        <w:jc w:val="center"/>
        <w:rPr>
          <w:szCs w:val="28"/>
        </w:rPr>
      </w:pPr>
      <w:r w:rsidRPr="00620846">
        <w:rPr>
          <w:szCs w:val="28"/>
        </w:rPr>
        <w:t xml:space="preserve"> про інвестиції на розвиток інфраструктури міста</w:t>
      </w:r>
    </w:p>
    <w:p w:rsidR="00C75288" w:rsidRDefault="00C75288" w:rsidP="00C32C0D">
      <w:pPr>
        <w:autoSpaceDE w:val="0"/>
        <w:autoSpaceDN w:val="0"/>
        <w:adjustRightInd w:val="0"/>
        <w:jc w:val="center"/>
        <w:rPr>
          <w:szCs w:val="28"/>
        </w:rPr>
      </w:pPr>
    </w:p>
    <w:p w:rsidR="00C75288" w:rsidRDefault="00C75288" w:rsidP="00C32C0D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618"/>
        <w:gridCol w:w="2715"/>
        <w:gridCol w:w="2273"/>
        <w:gridCol w:w="1575"/>
      </w:tblGrid>
      <w:tr w:rsidR="00C75288" w:rsidRPr="00C32C0D" w:rsidTr="00E238B9">
        <w:trPr>
          <w:trHeight w:val="1369"/>
        </w:trPr>
        <w:tc>
          <w:tcPr>
            <w:tcW w:w="675" w:type="dxa"/>
            <w:tcBorders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№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Прізвище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Ім’я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по батькові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Адреса проживання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Адреса земельної ділянки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Орієнтовна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площа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ділянки,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кв.м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</w:tr>
      <w:tr w:rsidR="00C75288" w:rsidRPr="00C32C0D" w:rsidTr="00E238B9">
        <w:trPr>
          <w:trHeight w:val="233"/>
        </w:trPr>
        <w:tc>
          <w:tcPr>
            <w:tcW w:w="675" w:type="dxa"/>
            <w:tcBorders>
              <w:top w:val="single" w:sz="4" w:space="0" w:color="auto"/>
            </w:tcBorders>
          </w:tcPr>
          <w:p w:rsidR="00C75288" w:rsidRPr="00E238B9" w:rsidRDefault="00C75288" w:rsidP="00475EAE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5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Андрєєва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Петрівна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4E4950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Макаренка,  </w:t>
            </w:r>
          </w:p>
          <w:p w:rsidR="00C75288" w:rsidRPr="00E238B9" w:rsidRDefault="00C75288" w:rsidP="0077490B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12 кв.2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77490B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вул.Західна, 11</w:t>
            </w:r>
          </w:p>
        </w:tc>
        <w:tc>
          <w:tcPr>
            <w:tcW w:w="15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Богдан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Анатолій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Євгенійович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4E4950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4E4950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Незалежності, </w:t>
            </w:r>
          </w:p>
          <w:p w:rsidR="00C75288" w:rsidRPr="00E238B9" w:rsidRDefault="00C75288" w:rsidP="00A67BA9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37 кв.68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A67BA9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19</w:t>
            </w:r>
          </w:p>
        </w:tc>
        <w:tc>
          <w:tcPr>
            <w:tcW w:w="15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Солодун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Анатолій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Олександрович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4E4950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4E4950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вул.Вербицького, </w:t>
            </w:r>
          </w:p>
          <w:p w:rsidR="00C75288" w:rsidRPr="00E238B9" w:rsidRDefault="00C75288" w:rsidP="00A67BA9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6 кв.44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A67BA9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6</w:t>
            </w:r>
          </w:p>
        </w:tc>
        <w:tc>
          <w:tcPr>
            <w:tcW w:w="15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4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Галейда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Світлана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Володимирівна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4E4950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4E4950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вул.Шолохова,</w:t>
            </w:r>
          </w:p>
          <w:p w:rsidR="00C75288" w:rsidRPr="00E238B9" w:rsidRDefault="00C75288" w:rsidP="004E4950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B753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13</w:t>
            </w:r>
          </w:p>
        </w:tc>
        <w:tc>
          <w:tcPr>
            <w:tcW w:w="15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5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Кедич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Сергій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A5114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A5114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вул.40р.Перемоги,</w:t>
            </w:r>
          </w:p>
          <w:p w:rsidR="00C75288" w:rsidRPr="00E238B9" w:rsidRDefault="00C75288" w:rsidP="00B753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13 кв.99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B753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43</w:t>
            </w:r>
          </w:p>
        </w:tc>
        <w:tc>
          <w:tcPr>
            <w:tcW w:w="15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6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Шинкарук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Раїса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Георгіївна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A5114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A5114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вул.Кармелюка,</w:t>
            </w:r>
          </w:p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7 кв.3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17</w:t>
            </w:r>
          </w:p>
        </w:tc>
        <w:tc>
          <w:tcPr>
            <w:tcW w:w="15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7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Романчук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Валентин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Захарович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8D55C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8D55C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вул.Ватутіна,</w:t>
            </w:r>
          </w:p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110а кв.5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вул.Зоряна, 3</w:t>
            </w:r>
          </w:p>
        </w:tc>
        <w:tc>
          <w:tcPr>
            <w:tcW w:w="15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36"/>
        </w:trPr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8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Дячук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Ілля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Ярославович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Незалежності, </w:t>
            </w:r>
          </w:p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86 кв.63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8</w:t>
            </w:r>
          </w:p>
        </w:tc>
        <w:tc>
          <w:tcPr>
            <w:tcW w:w="1575" w:type="dxa"/>
          </w:tcPr>
          <w:p w:rsidR="00C75288" w:rsidRPr="00E238B9" w:rsidRDefault="00C75288" w:rsidP="00692A47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692A47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692A47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800</w:t>
            </w:r>
          </w:p>
        </w:tc>
      </w:tr>
    </w:tbl>
    <w:p w:rsidR="00C75288" w:rsidRDefault="00C75288" w:rsidP="00475EAE">
      <w:pPr>
        <w:jc w:val="right"/>
        <w:rPr>
          <w:szCs w:val="28"/>
        </w:rPr>
      </w:pPr>
    </w:p>
    <w:p w:rsidR="00C75288" w:rsidRDefault="00C75288" w:rsidP="00475EAE">
      <w:pPr>
        <w:jc w:val="right"/>
        <w:rPr>
          <w:szCs w:val="28"/>
        </w:rPr>
      </w:pPr>
    </w:p>
    <w:p w:rsidR="00C75288" w:rsidRDefault="00C75288" w:rsidP="00475EAE">
      <w:pPr>
        <w:jc w:val="right"/>
        <w:rPr>
          <w:szCs w:val="28"/>
        </w:rPr>
      </w:pPr>
    </w:p>
    <w:p w:rsidR="00C75288" w:rsidRDefault="00C75288" w:rsidP="00475EAE">
      <w:pPr>
        <w:jc w:val="right"/>
        <w:rPr>
          <w:szCs w:val="28"/>
        </w:rPr>
      </w:pPr>
    </w:p>
    <w:p w:rsidR="00C75288" w:rsidRDefault="00C75288" w:rsidP="00475EAE">
      <w:pPr>
        <w:jc w:val="right"/>
        <w:rPr>
          <w:szCs w:val="28"/>
        </w:rPr>
      </w:pPr>
    </w:p>
    <w:p w:rsidR="00C75288" w:rsidRDefault="00C75288" w:rsidP="00475EAE">
      <w:pPr>
        <w:jc w:val="right"/>
        <w:rPr>
          <w:szCs w:val="28"/>
        </w:rPr>
      </w:pPr>
    </w:p>
    <w:p w:rsidR="00C75288" w:rsidRDefault="00C75288" w:rsidP="00475EAE">
      <w:pPr>
        <w:jc w:val="right"/>
        <w:rPr>
          <w:szCs w:val="28"/>
        </w:rPr>
      </w:pPr>
    </w:p>
    <w:p w:rsidR="00C75288" w:rsidRDefault="00C75288" w:rsidP="00921ECC">
      <w:pPr>
        <w:rPr>
          <w:szCs w:val="28"/>
        </w:rPr>
      </w:pPr>
    </w:p>
    <w:p w:rsidR="00C75288" w:rsidRPr="00C32C0D" w:rsidRDefault="00C75288" w:rsidP="00475EAE">
      <w:pPr>
        <w:jc w:val="right"/>
        <w:rPr>
          <w:szCs w:val="28"/>
        </w:rPr>
      </w:pPr>
      <w:r w:rsidRPr="00C32C0D">
        <w:rPr>
          <w:szCs w:val="28"/>
        </w:rPr>
        <w:t>Продовження додатку</w:t>
      </w:r>
      <w:r>
        <w:rPr>
          <w:szCs w:val="28"/>
        </w:rPr>
        <w:t xml:space="preserve">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618"/>
        <w:gridCol w:w="2715"/>
        <w:gridCol w:w="2273"/>
        <w:gridCol w:w="1575"/>
      </w:tblGrid>
      <w:tr w:rsidR="00C75288" w:rsidRPr="00C32C0D" w:rsidTr="00E238B9">
        <w:tc>
          <w:tcPr>
            <w:tcW w:w="675" w:type="dxa"/>
          </w:tcPr>
          <w:p w:rsidR="00C75288" w:rsidRPr="00E238B9" w:rsidRDefault="00C75288" w:rsidP="00E238B9">
            <w:pPr>
              <w:jc w:val="center"/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</w:t>
            </w:r>
          </w:p>
        </w:tc>
        <w:tc>
          <w:tcPr>
            <w:tcW w:w="2618" w:type="dxa"/>
          </w:tcPr>
          <w:p w:rsidR="00C75288" w:rsidRPr="00E238B9" w:rsidRDefault="00C75288" w:rsidP="00E238B9">
            <w:pPr>
              <w:jc w:val="center"/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1575" w:type="dxa"/>
          </w:tcPr>
          <w:p w:rsidR="00C75288" w:rsidRPr="00E238B9" w:rsidRDefault="00C75288" w:rsidP="00E238B9">
            <w:pPr>
              <w:jc w:val="center"/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5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9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Загорський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Олег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Васильович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Кониського, </w:t>
            </w:r>
          </w:p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 кв.64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вул.Зоряна, 9</w:t>
            </w:r>
          </w:p>
        </w:tc>
        <w:tc>
          <w:tcPr>
            <w:tcW w:w="15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000"/>
        </w:trPr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10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Нечипорук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Галина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Анатоліївна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Заводська, </w:t>
            </w:r>
          </w:p>
          <w:p w:rsidR="00C75288" w:rsidRPr="00E238B9" w:rsidRDefault="00C75288" w:rsidP="0083438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 кв.25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45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024"/>
        </w:trPr>
        <w:tc>
          <w:tcPr>
            <w:tcW w:w="675" w:type="dxa"/>
            <w:tcBorders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11</w:t>
            </w: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Тарасюк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Андрій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Олександрович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D360D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Заводська, </w:t>
            </w:r>
          </w:p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 кв.29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15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</w:tr>
      <w:tr w:rsidR="00C75288" w:rsidRPr="00C32C0D" w:rsidTr="00E238B9">
        <w:trPr>
          <w:trHeight w:val="1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DB77BF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12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DB77BF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Тарасюк</w:t>
            </w:r>
          </w:p>
          <w:p w:rsidR="00C75288" w:rsidRPr="00E238B9" w:rsidRDefault="00C75288" w:rsidP="00DB77BF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Олександр</w:t>
            </w:r>
          </w:p>
          <w:p w:rsidR="00C75288" w:rsidRPr="00E238B9" w:rsidRDefault="00C75288" w:rsidP="00DB77BF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Андрійович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Заводська, </w:t>
            </w:r>
          </w:p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 кв.29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17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8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13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Жук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Іванович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вул.Гагаріна,10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вул.Зоряна,1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14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Базюк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Антоніна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Петрівна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Заводська, </w:t>
            </w:r>
          </w:p>
          <w:p w:rsidR="00C75288" w:rsidRPr="00E238B9" w:rsidRDefault="00C75288" w:rsidP="00DB77BF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17 кв.72а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вул.Західна, 9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5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15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Шило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Вячеслав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Данилович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F76FCC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76FCC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вул.Ватутіна, 33б кв.9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вул.Солов</w:t>
            </w:r>
            <w:r w:rsidRPr="00E238B9">
              <w:rPr>
                <w:color w:val="000000"/>
                <w:szCs w:val="28"/>
                <w:lang w:val="en-US" w:eastAsia="en-US"/>
              </w:rPr>
              <w:t>’</w:t>
            </w:r>
            <w:r w:rsidRPr="00E238B9">
              <w:rPr>
                <w:color w:val="000000"/>
                <w:szCs w:val="28"/>
                <w:lang w:eastAsia="en-US"/>
              </w:rPr>
              <w:t>їна, 14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16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Хлап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Світлана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Євгенівна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9C013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9C013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вул.40р.Перемоги,</w:t>
            </w:r>
          </w:p>
          <w:p w:rsidR="00C75288" w:rsidRPr="00E238B9" w:rsidRDefault="00C75288" w:rsidP="009C013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 кв.16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вул.Низинна, 23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17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Кобенко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Марія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Юріївна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9C013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9C013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вул.Драй-Хмари, 25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провул.Західний, 2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5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18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Хлап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Валерій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Юрійович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D644C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D644C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вул.40р.Перемоги, 4 кв.16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D644C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вул.Низинна, 11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2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19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Федосцева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Ярославна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Геннадіївна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D644C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D644C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Незалежності, </w:t>
            </w:r>
          </w:p>
          <w:p w:rsidR="00C75288" w:rsidRPr="00E238B9" w:rsidRDefault="00C75288" w:rsidP="00D644C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117 кв.12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вул.Західна, 19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820</w:t>
            </w:r>
          </w:p>
        </w:tc>
      </w:tr>
      <w:tr w:rsidR="00C75288" w:rsidRPr="00C32C0D" w:rsidTr="00E238B9">
        <w:trPr>
          <w:trHeight w:val="129"/>
        </w:trPr>
        <w:tc>
          <w:tcPr>
            <w:tcW w:w="675" w:type="dxa"/>
            <w:tcBorders>
              <w:top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20</w:t>
            </w:r>
          </w:p>
        </w:tc>
        <w:tc>
          <w:tcPr>
            <w:tcW w:w="2618" w:type="dxa"/>
            <w:tcBorders>
              <w:top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Мікуліч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Олександр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Олександрович</w:t>
            </w:r>
          </w:p>
        </w:tc>
        <w:tc>
          <w:tcPr>
            <w:tcW w:w="2715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D644C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D644C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вул.Брестська, 27 кв.2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14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090"/>
        </w:trPr>
        <w:tc>
          <w:tcPr>
            <w:tcW w:w="675" w:type="dxa"/>
          </w:tcPr>
          <w:p w:rsidR="00C75288" w:rsidRPr="00E238B9" w:rsidRDefault="00C75288" w:rsidP="00692A47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21</w:t>
            </w:r>
          </w:p>
        </w:tc>
        <w:tc>
          <w:tcPr>
            <w:tcW w:w="2618" w:type="dxa"/>
          </w:tcPr>
          <w:p w:rsidR="00C75288" w:rsidRPr="00E238B9" w:rsidRDefault="00C75288" w:rsidP="00692A47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692A47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Горблюк</w:t>
            </w:r>
          </w:p>
          <w:p w:rsidR="00C75288" w:rsidRPr="00E238B9" w:rsidRDefault="00C75288" w:rsidP="00692A47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Ірина</w:t>
            </w:r>
          </w:p>
          <w:p w:rsidR="00C75288" w:rsidRPr="00E238B9" w:rsidRDefault="00C75288" w:rsidP="00692A47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Володимирівна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 Заводська, 27 кв.97</w:t>
            </w:r>
          </w:p>
          <w:p w:rsidR="00C75288" w:rsidRPr="00E238B9" w:rsidRDefault="00C75288" w:rsidP="006E73D5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73" w:type="dxa"/>
            <w:vAlign w:val="bottom"/>
          </w:tcPr>
          <w:p w:rsidR="00C75288" w:rsidRPr="00E238B9" w:rsidRDefault="00C75288" w:rsidP="00EF749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23</w:t>
            </w:r>
          </w:p>
        </w:tc>
        <w:tc>
          <w:tcPr>
            <w:tcW w:w="1575" w:type="dxa"/>
          </w:tcPr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22</w:t>
            </w:r>
          </w:p>
        </w:tc>
        <w:tc>
          <w:tcPr>
            <w:tcW w:w="2618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Півень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Алла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Володимирівна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6E73D5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6E73D5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Заводська, </w:t>
            </w:r>
          </w:p>
          <w:p w:rsidR="00C75288" w:rsidRPr="00E238B9" w:rsidRDefault="00C75288" w:rsidP="00EF749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 кв.136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6E73D5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вул.Західна, 7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</w:tcPr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9977B7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</w:tbl>
    <w:p w:rsidR="00C75288" w:rsidRPr="00C32C0D" w:rsidRDefault="00C75288" w:rsidP="00B159D1">
      <w:pPr>
        <w:rPr>
          <w:szCs w:val="28"/>
        </w:rPr>
      </w:pPr>
    </w:p>
    <w:p w:rsidR="00C75288" w:rsidRPr="00C32C0D" w:rsidRDefault="00C75288" w:rsidP="00475EAE">
      <w:pPr>
        <w:jc w:val="right"/>
        <w:rPr>
          <w:szCs w:val="28"/>
        </w:rPr>
      </w:pPr>
      <w:r w:rsidRPr="00C32C0D">
        <w:rPr>
          <w:szCs w:val="28"/>
        </w:rPr>
        <w:t>Продовження додатку</w:t>
      </w:r>
      <w:r>
        <w:rPr>
          <w:szCs w:val="28"/>
        </w:rPr>
        <w:t xml:space="preserve">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1"/>
        <w:gridCol w:w="2843"/>
        <w:gridCol w:w="2828"/>
        <w:gridCol w:w="2343"/>
        <w:gridCol w:w="1281"/>
      </w:tblGrid>
      <w:tr w:rsidR="00C75288" w:rsidRPr="00C32C0D" w:rsidTr="00E238B9">
        <w:trPr>
          <w:trHeight w:val="233"/>
        </w:trPr>
        <w:tc>
          <w:tcPr>
            <w:tcW w:w="675" w:type="dxa"/>
            <w:tcBorders>
              <w:top w:val="single" w:sz="4" w:space="0" w:color="auto"/>
            </w:tcBorders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4059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5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23</w:t>
            </w:r>
          </w:p>
        </w:tc>
        <w:tc>
          <w:tcPr>
            <w:tcW w:w="4059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Королюк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Максим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Миколайович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EF749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м.Ковель,  вул.Відродження, 4 кв.27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EF749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2</w:t>
            </w:r>
          </w:p>
        </w:tc>
        <w:tc>
          <w:tcPr>
            <w:tcW w:w="2037" w:type="dxa"/>
            <w:vAlign w:val="bottom"/>
          </w:tcPr>
          <w:p w:rsidR="00C75288" w:rsidRPr="00E238B9" w:rsidRDefault="00C75288" w:rsidP="00517102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1000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24</w:t>
            </w:r>
          </w:p>
        </w:tc>
        <w:tc>
          <w:tcPr>
            <w:tcW w:w="4059" w:type="dxa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Яковук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Валентина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Іванівна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                 вул. Березовського,27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0" w:type="auto"/>
            <w:vAlign w:val="bottom"/>
          </w:tcPr>
          <w:p w:rsidR="00C75288" w:rsidRPr="00E238B9" w:rsidRDefault="00C75288" w:rsidP="00EF749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9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25</w:t>
            </w:r>
          </w:p>
        </w:tc>
        <w:tc>
          <w:tcPr>
            <w:tcW w:w="4059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Міщук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Зіновіївна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                 вул. Незалежності, </w:t>
            </w:r>
          </w:p>
          <w:p w:rsidR="00C75288" w:rsidRPr="00E238B9" w:rsidRDefault="00C75288" w:rsidP="00EF749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117 кв.34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EF7498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41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26</w:t>
            </w:r>
          </w:p>
        </w:tc>
        <w:tc>
          <w:tcPr>
            <w:tcW w:w="4059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Корнійчук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Сергій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Анатолійович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Федорова,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26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E23653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13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27</w:t>
            </w:r>
          </w:p>
        </w:tc>
        <w:tc>
          <w:tcPr>
            <w:tcW w:w="4059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Корнійчук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Надія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Михайлівна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Незалежності, </w:t>
            </w:r>
          </w:p>
          <w:p w:rsidR="00C75288" w:rsidRPr="00E238B9" w:rsidRDefault="00C75288" w:rsidP="00E23653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140 кв.9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E23653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7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28</w:t>
            </w:r>
          </w:p>
        </w:tc>
        <w:tc>
          <w:tcPr>
            <w:tcW w:w="4059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Федосцева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Оксана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Геннадіївна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вул.Володимирська, </w:t>
            </w:r>
          </w:p>
          <w:p w:rsidR="00C75288" w:rsidRPr="00E238B9" w:rsidRDefault="00C75288" w:rsidP="00E23653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95 кв.93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E23653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47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29</w:t>
            </w:r>
          </w:p>
        </w:tc>
        <w:tc>
          <w:tcPr>
            <w:tcW w:w="4059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Царук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Леся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Михайлівна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Незалежності, </w:t>
            </w:r>
          </w:p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117 кв.29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вул.Зоряна, 7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30</w:t>
            </w:r>
          </w:p>
        </w:tc>
        <w:tc>
          <w:tcPr>
            <w:tcW w:w="4059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Солов</w:t>
            </w:r>
            <w:r w:rsidRPr="00E238B9">
              <w:rPr>
                <w:szCs w:val="28"/>
                <w:lang w:val="en-US" w:eastAsia="en-US"/>
              </w:rPr>
              <w:t>’</w:t>
            </w:r>
            <w:r w:rsidRPr="00E238B9">
              <w:rPr>
                <w:szCs w:val="28"/>
                <w:lang w:eastAsia="en-US"/>
              </w:rPr>
              <w:t>янчик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Василь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вул.40р.Перемоги,</w:t>
            </w:r>
          </w:p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 кв.64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вул.Зоряна, 8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31</w:t>
            </w:r>
          </w:p>
        </w:tc>
        <w:tc>
          <w:tcPr>
            <w:tcW w:w="4059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Мороз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Микола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Кіндратович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провул.Ватутіна,</w:t>
            </w:r>
          </w:p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48 кв.17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вул.Зоряна, 15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32</w:t>
            </w:r>
          </w:p>
        </w:tc>
        <w:tc>
          <w:tcPr>
            <w:tcW w:w="4059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Романчук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Катерина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Ярославівна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вул.Незалежності,</w:t>
            </w:r>
          </w:p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86 кв.63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21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62"/>
        </w:trPr>
        <w:tc>
          <w:tcPr>
            <w:tcW w:w="675" w:type="dxa"/>
            <w:tcBorders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33</w:t>
            </w:r>
          </w:p>
        </w:tc>
        <w:tc>
          <w:tcPr>
            <w:tcW w:w="4059" w:type="dxa"/>
            <w:tcBorders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Кушнірук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Наталія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Вікторівна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B806B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 Макаренка,  27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вул.Низинна, 19</w:t>
            </w: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8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34</w:t>
            </w:r>
          </w:p>
        </w:tc>
        <w:tc>
          <w:tcPr>
            <w:tcW w:w="4059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Михалевич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Наталія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Василівна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вул.Брюлова, 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3B1B1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7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21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35</w:t>
            </w:r>
          </w:p>
        </w:tc>
        <w:tc>
          <w:tcPr>
            <w:tcW w:w="4059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Жаб</w:t>
            </w:r>
            <w:r w:rsidRPr="00E238B9">
              <w:rPr>
                <w:szCs w:val="28"/>
                <w:lang w:val="en-US" w:eastAsia="en-US"/>
              </w:rPr>
              <w:t>’</w:t>
            </w:r>
            <w:r w:rsidRPr="00E238B9">
              <w:rPr>
                <w:szCs w:val="28"/>
                <w:lang w:eastAsia="en-US"/>
              </w:rPr>
              <w:t>юк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Юлія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Василівна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вул.Брюлова, 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вул.Західна, 9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36</w:t>
            </w:r>
          </w:p>
        </w:tc>
        <w:tc>
          <w:tcPr>
            <w:tcW w:w="4059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Кушнірук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Галина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Степанівна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м.Ковель,  вул.Макаренка, 27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провул.Західний, 7</w:t>
            </w:r>
          </w:p>
        </w:tc>
        <w:tc>
          <w:tcPr>
            <w:tcW w:w="2037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800</w:t>
            </w:r>
          </w:p>
        </w:tc>
      </w:tr>
    </w:tbl>
    <w:p w:rsidR="00C75288" w:rsidRPr="00C32C0D" w:rsidRDefault="00C75288">
      <w:pPr>
        <w:rPr>
          <w:szCs w:val="28"/>
        </w:rPr>
      </w:pPr>
    </w:p>
    <w:p w:rsidR="00C75288" w:rsidRPr="00C32C0D" w:rsidRDefault="00C75288" w:rsidP="00475EAE">
      <w:pPr>
        <w:jc w:val="right"/>
        <w:rPr>
          <w:szCs w:val="28"/>
        </w:rPr>
      </w:pPr>
      <w:r w:rsidRPr="00C32C0D">
        <w:rPr>
          <w:szCs w:val="28"/>
        </w:rPr>
        <w:br w:type="column"/>
        <w:t>Продовження додатку</w:t>
      </w:r>
      <w:r>
        <w:rPr>
          <w:szCs w:val="28"/>
        </w:rPr>
        <w:t xml:space="preserve">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"/>
        <w:gridCol w:w="2876"/>
        <w:gridCol w:w="2871"/>
        <w:gridCol w:w="2343"/>
        <w:gridCol w:w="1270"/>
      </w:tblGrid>
      <w:tr w:rsidR="00C75288" w:rsidRPr="00C32C0D" w:rsidTr="00E238B9">
        <w:tc>
          <w:tcPr>
            <w:tcW w:w="392" w:type="dxa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4342" w:type="dxa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2037" w:type="dxa"/>
          </w:tcPr>
          <w:p w:rsidR="00C75288" w:rsidRPr="00E238B9" w:rsidRDefault="00C75288" w:rsidP="00E238B9">
            <w:pPr>
              <w:jc w:val="center"/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5</w:t>
            </w:r>
          </w:p>
        </w:tc>
      </w:tr>
      <w:tr w:rsidR="00C75288" w:rsidRPr="00C32C0D" w:rsidTr="00E238B9">
        <w:tc>
          <w:tcPr>
            <w:tcW w:w="392" w:type="dxa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37</w:t>
            </w:r>
          </w:p>
        </w:tc>
        <w:tc>
          <w:tcPr>
            <w:tcW w:w="4342" w:type="dxa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Смолярчук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Сергій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Вікторович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Чехова, 55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0" w:type="auto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5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392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38</w:t>
            </w:r>
          </w:p>
        </w:tc>
        <w:tc>
          <w:tcPr>
            <w:tcW w:w="4342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Віслогузова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Наталія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Вікторівна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вул. Ашхабадська,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15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392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39</w:t>
            </w:r>
          </w:p>
        </w:tc>
        <w:tc>
          <w:tcPr>
            <w:tcW w:w="4342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Саливончик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Микола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Павлович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Волинська обл.,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Любешівський р-н.,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С.Щетинь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517102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провул.Західний, 5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392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40</w:t>
            </w:r>
          </w:p>
        </w:tc>
        <w:tc>
          <w:tcPr>
            <w:tcW w:w="4342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Кравчик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Ганна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Миколаївна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40р.Перемоги,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 кв.123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517102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вул.Солов</w:t>
            </w:r>
            <w:r w:rsidRPr="00E238B9">
              <w:rPr>
                <w:color w:val="000000"/>
                <w:szCs w:val="28"/>
                <w:lang w:val="en-US" w:eastAsia="en-US"/>
              </w:rPr>
              <w:t>’</w:t>
            </w:r>
            <w:r w:rsidRPr="00E238B9">
              <w:rPr>
                <w:color w:val="000000"/>
                <w:szCs w:val="28"/>
                <w:lang w:eastAsia="en-US"/>
              </w:rPr>
              <w:t>їна, 22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392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41</w:t>
            </w:r>
          </w:p>
        </w:tc>
        <w:tc>
          <w:tcPr>
            <w:tcW w:w="4342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Савлук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Олена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Валеріївна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F166D6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вул.Володимирська, </w:t>
            </w:r>
          </w:p>
          <w:p w:rsidR="00C75288" w:rsidRPr="00E238B9" w:rsidRDefault="00C75288" w:rsidP="00517102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95 кв.71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517102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35</w:t>
            </w:r>
          </w:p>
        </w:tc>
        <w:tc>
          <w:tcPr>
            <w:tcW w:w="2037" w:type="dxa"/>
          </w:tcPr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F166D6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</w:tbl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  <w:r>
        <w:rPr>
          <w:szCs w:val="28"/>
        </w:rPr>
        <w:t>Керуючий справами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В.Б.Бойко</w:t>
      </w: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B159D1">
      <w:pPr>
        <w:rPr>
          <w:szCs w:val="28"/>
        </w:rPr>
      </w:pPr>
    </w:p>
    <w:p w:rsidR="00C75288" w:rsidRDefault="00C75288" w:rsidP="00C32C0D">
      <w:pPr>
        <w:tabs>
          <w:tab w:val="left" w:pos="6978"/>
        </w:tabs>
        <w:ind w:firstLine="6663"/>
        <w:rPr>
          <w:szCs w:val="28"/>
        </w:rPr>
      </w:pPr>
      <w:r>
        <w:rPr>
          <w:szCs w:val="28"/>
        </w:rPr>
        <w:t>Додаток 2</w:t>
      </w:r>
    </w:p>
    <w:p w:rsidR="00C75288" w:rsidRDefault="00C75288" w:rsidP="00C32C0D">
      <w:pPr>
        <w:tabs>
          <w:tab w:val="left" w:pos="6978"/>
        </w:tabs>
        <w:ind w:firstLine="6663"/>
        <w:rPr>
          <w:szCs w:val="28"/>
        </w:rPr>
      </w:pPr>
      <w:r>
        <w:rPr>
          <w:szCs w:val="28"/>
        </w:rPr>
        <w:t>до рішення виконавчого</w:t>
      </w:r>
    </w:p>
    <w:p w:rsidR="00C75288" w:rsidRDefault="00C75288" w:rsidP="00C32C0D">
      <w:pPr>
        <w:tabs>
          <w:tab w:val="left" w:pos="6978"/>
        </w:tabs>
        <w:ind w:firstLine="6663"/>
        <w:rPr>
          <w:szCs w:val="28"/>
        </w:rPr>
      </w:pPr>
      <w:r>
        <w:rPr>
          <w:szCs w:val="28"/>
        </w:rPr>
        <w:t>комітету</w:t>
      </w:r>
    </w:p>
    <w:p w:rsidR="00C75288" w:rsidRDefault="00C75288" w:rsidP="00C32C0D">
      <w:pPr>
        <w:tabs>
          <w:tab w:val="left" w:pos="6978"/>
        </w:tabs>
        <w:ind w:firstLine="6804"/>
        <w:rPr>
          <w:szCs w:val="28"/>
        </w:rPr>
      </w:pPr>
      <w:r>
        <w:rPr>
          <w:szCs w:val="28"/>
        </w:rPr>
        <w:t xml:space="preserve">20.11.2013 № 397 </w:t>
      </w:r>
    </w:p>
    <w:p w:rsidR="00C75288" w:rsidRDefault="00C75288" w:rsidP="00C32C0D">
      <w:pPr>
        <w:autoSpaceDE w:val="0"/>
        <w:autoSpaceDN w:val="0"/>
        <w:adjustRightInd w:val="0"/>
        <w:jc w:val="both"/>
        <w:rPr>
          <w:szCs w:val="28"/>
        </w:rPr>
      </w:pPr>
    </w:p>
    <w:p w:rsidR="00C75288" w:rsidRDefault="00C75288" w:rsidP="00921ECC">
      <w:pPr>
        <w:autoSpaceDE w:val="0"/>
        <w:autoSpaceDN w:val="0"/>
        <w:adjustRightInd w:val="0"/>
        <w:jc w:val="center"/>
      </w:pPr>
      <w:r>
        <w:t xml:space="preserve">Список </w:t>
      </w:r>
    </w:p>
    <w:p w:rsidR="00C75288" w:rsidRDefault="00C75288" w:rsidP="00921ECC">
      <w:pPr>
        <w:autoSpaceDE w:val="0"/>
        <w:autoSpaceDN w:val="0"/>
        <w:adjustRightInd w:val="0"/>
        <w:jc w:val="center"/>
      </w:pPr>
      <w:r>
        <w:t>громадян з якими  укладається договір</w:t>
      </w:r>
    </w:p>
    <w:p w:rsidR="00C75288" w:rsidRDefault="00C75288" w:rsidP="00921ECC">
      <w:pPr>
        <w:autoSpaceDE w:val="0"/>
        <w:autoSpaceDN w:val="0"/>
        <w:adjustRightInd w:val="0"/>
        <w:jc w:val="center"/>
        <w:rPr>
          <w:szCs w:val="28"/>
        </w:rPr>
      </w:pPr>
      <w:r>
        <w:t xml:space="preserve"> про обмеження права на земельну ділянку </w:t>
      </w:r>
    </w:p>
    <w:p w:rsidR="00C75288" w:rsidRDefault="00C75288" w:rsidP="00C32C0D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618"/>
        <w:gridCol w:w="2715"/>
        <w:gridCol w:w="2273"/>
        <w:gridCol w:w="1575"/>
      </w:tblGrid>
      <w:tr w:rsidR="00C75288" w:rsidRPr="00C32C0D" w:rsidTr="00E238B9">
        <w:trPr>
          <w:trHeight w:val="1369"/>
        </w:trPr>
        <w:tc>
          <w:tcPr>
            <w:tcW w:w="675" w:type="dxa"/>
            <w:tcBorders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№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Прізвище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Ім’я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по батькові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Адреса проживання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Адреса земельної ділянки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Орієнтовна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площа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ділянки,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кв.м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</w:tr>
      <w:tr w:rsidR="00C75288" w:rsidRPr="00C32C0D" w:rsidTr="00E238B9">
        <w:trPr>
          <w:trHeight w:val="233"/>
        </w:trPr>
        <w:tc>
          <w:tcPr>
            <w:tcW w:w="675" w:type="dxa"/>
            <w:tcBorders>
              <w:top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5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2618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Жунке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Федір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Васильович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м.Ковель,  вул.Театральна, 1 кв.7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вул.Західна, 23</w:t>
            </w:r>
          </w:p>
        </w:tc>
        <w:tc>
          <w:tcPr>
            <w:tcW w:w="157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Грушка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Олександр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Михайлович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м.Ковель,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15 кв.64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11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Сиротюк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Ростислав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Андрійович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                 вул. Ватутіна,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76 кв.218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5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4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Андрєєва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Петрівна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Макаренка,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12 кв.2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вул.Західна, 11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5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Богдан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Анатолій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Євгенійович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Незалежності,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37 кв.68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19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6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Солодун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Анатолій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Олександрович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вул.Вербицького,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6 кв.44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6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7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Галейда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Світлана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Володимирівна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вул.Шолохова,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13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8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Кедич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Сергій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вул.40р.Перемоги,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13 кв.99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43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9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Шинкарук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Раїса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Георгіївна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вул.Кармелюка,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7 кв.3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17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10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Романчук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Валентин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Захарович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вул.Ватутіна,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110а кв.5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вул.Зоряна, 3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36"/>
        </w:trPr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11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Дячук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Ілля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Ярославович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Незалежності,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86 кв.63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8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800</w:t>
            </w:r>
          </w:p>
        </w:tc>
      </w:tr>
    </w:tbl>
    <w:p w:rsidR="00C75288" w:rsidRDefault="00C75288" w:rsidP="00C32C0D">
      <w:pPr>
        <w:jc w:val="right"/>
        <w:rPr>
          <w:szCs w:val="28"/>
        </w:rPr>
      </w:pPr>
    </w:p>
    <w:p w:rsidR="00C75288" w:rsidRPr="00C32C0D" w:rsidRDefault="00C75288" w:rsidP="00C32C0D">
      <w:pPr>
        <w:jc w:val="right"/>
        <w:rPr>
          <w:szCs w:val="28"/>
        </w:rPr>
      </w:pPr>
      <w:r w:rsidRPr="00C32C0D">
        <w:rPr>
          <w:szCs w:val="28"/>
        </w:rPr>
        <w:t>Продовження додатку</w:t>
      </w:r>
      <w:r>
        <w:rPr>
          <w:szCs w:val="28"/>
        </w:rPr>
        <w:t xml:space="preserve">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618"/>
        <w:gridCol w:w="2715"/>
        <w:gridCol w:w="2273"/>
        <w:gridCol w:w="1575"/>
      </w:tblGrid>
      <w:tr w:rsidR="00C75288" w:rsidRPr="00C32C0D" w:rsidTr="00E238B9">
        <w:tc>
          <w:tcPr>
            <w:tcW w:w="675" w:type="dxa"/>
          </w:tcPr>
          <w:p w:rsidR="00C75288" w:rsidRPr="00E238B9" w:rsidRDefault="00C75288" w:rsidP="00E238B9">
            <w:pPr>
              <w:jc w:val="center"/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</w:t>
            </w:r>
          </w:p>
        </w:tc>
        <w:tc>
          <w:tcPr>
            <w:tcW w:w="2618" w:type="dxa"/>
          </w:tcPr>
          <w:p w:rsidR="00C75288" w:rsidRPr="00E238B9" w:rsidRDefault="00C75288" w:rsidP="00E238B9">
            <w:pPr>
              <w:jc w:val="center"/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1575" w:type="dxa"/>
          </w:tcPr>
          <w:p w:rsidR="00C75288" w:rsidRPr="00E238B9" w:rsidRDefault="00C75288" w:rsidP="00E238B9">
            <w:pPr>
              <w:jc w:val="center"/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5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12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Загорський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Олег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Васильович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Кониського,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 кв.64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вул.Зоряна, 9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000"/>
        </w:trPr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13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Нечипорук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Галина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Анатоліївна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 кв.25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45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024"/>
        </w:trPr>
        <w:tc>
          <w:tcPr>
            <w:tcW w:w="675" w:type="dxa"/>
            <w:tcBorders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14</w:t>
            </w: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Тарасюк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Андрій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Олександрович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 кв.29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15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</w:tr>
      <w:tr w:rsidR="00C75288" w:rsidRPr="00C32C0D" w:rsidTr="00E238B9">
        <w:trPr>
          <w:trHeight w:val="1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15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Тарасюк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Олександр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Андрійович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 кв.29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17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8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16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Жук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Іванович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вул.Гагаріна,10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вул.Зоряна,1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17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Базюк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Антоніна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Петрівна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17 кв.72а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вул.Західна, 9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5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18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Шило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Вячеслав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Данилович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вул.Ватутіна, 33б кв.9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вул.Солов</w:t>
            </w:r>
            <w:r w:rsidRPr="00E238B9">
              <w:rPr>
                <w:color w:val="000000"/>
                <w:szCs w:val="28"/>
                <w:lang w:val="en-US" w:eastAsia="en-US"/>
              </w:rPr>
              <w:t>’</w:t>
            </w:r>
            <w:r w:rsidRPr="00E238B9">
              <w:rPr>
                <w:color w:val="000000"/>
                <w:szCs w:val="28"/>
                <w:lang w:eastAsia="en-US"/>
              </w:rPr>
              <w:t>їна, 14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19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Хлап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Світлана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Євгенівна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вул.40р.Перемоги,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 кв.16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вул.Низинна, 23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20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Кобенко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Марія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Юріївна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вул.Драй-Хмари, 25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провул.Західний, 2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5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21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Хлап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Валерій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Юрійович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вул.40р.Перемоги, 4 кв.16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вул.Низинна, 11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2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22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Федосцева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Ярославна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Геннадіївна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Незалежності,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117 кв.12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вул.Західна, 19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820</w:t>
            </w:r>
          </w:p>
        </w:tc>
      </w:tr>
      <w:tr w:rsidR="00C75288" w:rsidRPr="00C32C0D" w:rsidTr="00E238B9">
        <w:trPr>
          <w:trHeight w:val="129"/>
        </w:trPr>
        <w:tc>
          <w:tcPr>
            <w:tcW w:w="675" w:type="dxa"/>
            <w:tcBorders>
              <w:top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23</w:t>
            </w:r>
          </w:p>
        </w:tc>
        <w:tc>
          <w:tcPr>
            <w:tcW w:w="2618" w:type="dxa"/>
            <w:tcBorders>
              <w:top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Мікуліч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Олександр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Олександрович</w:t>
            </w:r>
          </w:p>
        </w:tc>
        <w:tc>
          <w:tcPr>
            <w:tcW w:w="2715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вул.Брестська, 27 кв.2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14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090"/>
        </w:trPr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24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Горблюк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Ірина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Володимирівна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 Заводська, 27 кв.97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23</w:t>
            </w: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25</w:t>
            </w:r>
          </w:p>
        </w:tc>
        <w:tc>
          <w:tcPr>
            <w:tcW w:w="2618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Півень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Алла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Володимирівна</w:t>
            </w:r>
          </w:p>
        </w:tc>
        <w:tc>
          <w:tcPr>
            <w:tcW w:w="2715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Заводська,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 кв.136</w:t>
            </w:r>
          </w:p>
        </w:tc>
        <w:tc>
          <w:tcPr>
            <w:tcW w:w="2273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вул.Західна, 7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575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</w:tbl>
    <w:p w:rsidR="00C75288" w:rsidRPr="00C32C0D" w:rsidRDefault="00C75288" w:rsidP="00C32C0D">
      <w:pPr>
        <w:rPr>
          <w:szCs w:val="28"/>
        </w:rPr>
      </w:pPr>
    </w:p>
    <w:p w:rsidR="00C75288" w:rsidRPr="00C32C0D" w:rsidRDefault="00C75288" w:rsidP="00C32C0D">
      <w:pPr>
        <w:jc w:val="right"/>
        <w:rPr>
          <w:szCs w:val="28"/>
        </w:rPr>
      </w:pPr>
      <w:r w:rsidRPr="00C32C0D">
        <w:rPr>
          <w:szCs w:val="28"/>
        </w:rPr>
        <w:t>Продовження додатку</w:t>
      </w:r>
      <w:r>
        <w:rPr>
          <w:szCs w:val="28"/>
        </w:rPr>
        <w:t xml:space="preserve"> 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1"/>
        <w:gridCol w:w="2843"/>
        <w:gridCol w:w="2828"/>
        <w:gridCol w:w="2343"/>
        <w:gridCol w:w="1281"/>
      </w:tblGrid>
      <w:tr w:rsidR="00C75288" w:rsidRPr="00C32C0D" w:rsidTr="00E238B9">
        <w:trPr>
          <w:trHeight w:val="233"/>
        </w:trPr>
        <w:tc>
          <w:tcPr>
            <w:tcW w:w="675" w:type="dxa"/>
            <w:tcBorders>
              <w:top w:val="single" w:sz="4" w:space="0" w:color="auto"/>
            </w:tcBorders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4059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</w:tcBorders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5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26</w:t>
            </w:r>
          </w:p>
        </w:tc>
        <w:tc>
          <w:tcPr>
            <w:tcW w:w="4059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Королюк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Максим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Миколайович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м.Ковель,  вул.Відродження, 4 кв.27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2</w:t>
            </w:r>
          </w:p>
        </w:tc>
        <w:tc>
          <w:tcPr>
            <w:tcW w:w="2037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1000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27</w:t>
            </w:r>
          </w:p>
        </w:tc>
        <w:tc>
          <w:tcPr>
            <w:tcW w:w="4059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Яковук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Валентина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Іванівна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                 вул. Березовського,27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9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28</w:t>
            </w:r>
          </w:p>
        </w:tc>
        <w:tc>
          <w:tcPr>
            <w:tcW w:w="4059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Міщук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Зіновіївна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                 вул. Незалежності,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117 кв.34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41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29</w:t>
            </w:r>
          </w:p>
        </w:tc>
        <w:tc>
          <w:tcPr>
            <w:tcW w:w="4059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Корнійчук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Сергій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Анатолійович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Федорова,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26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13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30</w:t>
            </w:r>
          </w:p>
        </w:tc>
        <w:tc>
          <w:tcPr>
            <w:tcW w:w="4059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Корнійчук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Надія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Михайлівна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Незалежності,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140 кв.9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7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31</w:t>
            </w:r>
          </w:p>
        </w:tc>
        <w:tc>
          <w:tcPr>
            <w:tcW w:w="4059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Федосцева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Оксана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Геннадіївна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вул.Володимирська,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95 кв.93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47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32</w:t>
            </w:r>
          </w:p>
        </w:tc>
        <w:tc>
          <w:tcPr>
            <w:tcW w:w="4059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Царук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Леся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Михайлівна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Незалежності,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117 кв.29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вул.Зоряна, 7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33</w:t>
            </w:r>
          </w:p>
        </w:tc>
        <w:tc>
          <w:tcPr>
            <w:tcW w:w="4059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Солов</w:t>
            </w:r>
            <w:r w:rsidRPr="00E238B9">
              <w:rPr>
                <w:szCs w:val="28"/>
                <w:lang w:val="en-US" w:eastAsia="en-US"/>
              </w:rPr>
              <w:t>’</w:t>
            </w:r>
            <w:r w:rsidRPr="00E238B9">
              <w:rPr>
                <w:szCs w:val="28"/>
                <w:lang w:eastAsia="en-US"/>
              </w:rPr>
              <w:t>янчик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Василь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Володимирович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вул.40р.Перемоги,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 кв.64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вул.Зоряна, 8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34</w:t>
            </w:r>
          </w:p>
        </w:tc>
        <w:tc>
          <w:tcPr>
            <w:tcW w:w="4059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Мороз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Микола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Кіндратович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провул.Ватутіна,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48 кв.17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вул.Зоряна, 15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35</w:t>
            </w:r>
          </w:p>
        </w:tc>
        <w:tc>
          <w:tcPr>
            <w:tcW w:w="4059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Романчук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Катерина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Ярославівна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вул.Незалежності,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86 кв.63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21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62"/>
        </w:trPr>
        <w:tc>
          <w:tcPr>
            <w:tcW w:w="675" w:type="dxa"/>
            <w:tcBorders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36</w:t>
            </w:r>
          </w:p>
        </w:tc>
        <w:tc>
          <w:tcPr>
            <w:tcW w:w="4059" w:type="dxa"/>
            <w:tcBorders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Кушнірук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Наталія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Вікторівна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 Макаренка,  27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вул.Низинна, 19</w:t>
            </w: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18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37</w:t>
            </w:r>
          </w:p>
        </w:tc>
        <w:tc>
          <w:tcPr>
            <w:tcW w:w="4059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Михалевич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Наталія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Василівна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вул.Брюлова, 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3B1B14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вул.Миру, 7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rPr>
          <w:trHeight w:val="21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38</w:t>
            </w:r>
          </w:p>
        </w:tc>
        <w:tc>
          <w:tcPr>
            <w:tcW w:w="4059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Жаб</w:t>
            </w:r>
            <w:r w:rsidRPr="00E238B9">
              <w:rPr>
                <w:szCs w:val="28"/>
                <w:lang w:val="en-US" w:eastAsia="en-US"/>
              </w:rPr>
              <w:t>’</w:t>
            </w:r>
            <w:r w:rsidRPr="00E238B9">
              <w:rPr>
                <w:szCs w:val="28"/>
                <w:lang w:eastAsia="en-US"/>
              </w:rPr>
              <w:t>юк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Юлія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Василівна</w:t>
            </w:r>
          </w:p>
        </w:tc>
        <w:tc>
          <w:tcPr>
            <w:tcW w:w="3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вул.Брюлова, 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вул.Західна, 9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675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39</w:t>
            </w:r>
          </w:p>
        </w:tc>
        <w:tc>
          <w:tcPr>
            <w:tcW w:w="4059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Кушнірук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Галина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Степанівна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м.Ковель,  вул.Макаренка, 27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провул.Західний, 7</w:t>
            </w:r>
          </w:p>
        </w:tc>
        <w:tc>
          <w:tcPr>
            <w:tcW w:w="2037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800</w:t>
            </w:r>
          </w:p>
        </w:tc>
      </w:tr>
    </w:tbl>
    <w:p w:rsidR="00C75288" w:rsidRPr="00C32C0D" w:rsidRDefault="00C75288" w:rsidP="00C32C0D">
      <w:pPr>
        <w:rPr>
          <w:szCs w:val="28"/>
        </w:rPr>
      </w:pPr>
    </w:p>
    <w:p w:rsidR="00C75288" w:rsidRPr="00C32C0D" w:rsidRDefault="00C75288" w:rsidP="00C32C0D">
      <w:pPr>
        <w:jc w:val="right"/>
        <w:rPr>
          <w:szCs w:val="28"/>
        </w:rPr>
      </w:pPr>
      <w:r w:rsidRPr="00C32C0D">
        <w:rPr>
          <w:szCs w:val="28"/>
        </w:rPr>
        <w:br w:type="column"/>
        <w:t>Продовження додатку</w:t>
      </w:r>
      <w:r>
        <w:rPr>
          <w:szCs w:val="28"/>
        </w:rPr>
        <w:t xml:space="preserve"> 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"/>
        <w:gridCol w:w="2876"/>
        <w:gridCol w:w="2871"/>
        <w:gridCol w:w="2343"/>
        <w:gridCol w:w="1270"/>
      </w:tblGrid>
      <w:tr w:rsidR="00C75288" w:rsidRPr="00C32C0D" w:rsidTr="00E238B9">
        <w:tc>
          <w:tcPr>
            <w:tcW w:w="392" w:type="dxa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4342" w:type="dxa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E238B9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2037" w:type="dxa"/>
          </w:tcPr>
          <w:p w:rsidR="00C75288" w:rsidRPr="00E238B9" w:rsidRDefault="00C75288" w:rsidP="00E238B9">
            <w:pPr>
              <w:jc w:val="center"/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5</w:t>
            </w:r>
          </w:p>
        </w:tc>
      </w:tr>
      <w:tr w:rsidR="00C75288" w:rsidRPr="00C32C0D" w:rsidTr="00E238B9">
        <w:tc>
          <w:tcPr>
            <w:tcW w:w="392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40</w:t>
            </w:r>
          </w:p>
        </w:tc>
        <w:tc>
          <w:tcPr>
            <w:tcW w:w="4342" w:type="dxa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Смолярчук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Сергій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Вікторович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Чехова, 55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5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392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41</w:t>
            </w:r>
          </w:p>
        </w:tc>
        <w:tc>
          <w:tcPr>
            <w:tcW w:w="4342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Віслогузова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Наталія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Вікторівна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вул. Ашхабадська,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вул.Низинна, 15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392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42</w:t>
            </w:r>
          </w:p>
        </w:tc>
        <w:tc>
          <w:tcPr>
            <w:tcW w:w="4342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Саливончик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Микола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Павлович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Волинська обл.,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Любешівський р-н.,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С.Щетинь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провул.Західний, 5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392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43</w:t>
            </w:r>
          </w:p>
        </w:tc>
        <w:tc>
          <w:tcPr>
            <w:tcW w:w="4342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Кравчик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Ганна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Миколаївна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 40р.Перемоги,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3 кв.123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вул.Солов</w:t>
            </w:r>
            <w:r w:rsidRPr="00E238B9">
              <w:rPr>
                <w:color w:val="000000"/>
                <w:szCs w:val="28"/>
                <w:lang w:val="en-US" w:eastAsia="en-US"/>
              </w:rPr>
              <w:t>’</w:t>
            </w:r>
            <w:r w:rsidRPr="00E238B9">
              <w:rPr>
                <w:color w:val="000000"/>
                <w:szCs w:val="28"/>
                <w:lang w:eastAsia="en-US"/>
              </w:rPr>
              <w:t>їна, 22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  <w:tr w:rsidR="00C75288" w:rsidRPr="00C32C0D" w:rsidTr="00E238B9">
        <w:tc>
          <w:tcPr>
            <w:tcW w:w="392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44</w:t>
            </w:r>
          </w:p>
        </w:tc>
        <w:tc>
          <w:tcPr>
            <w:tcW w:w="4342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Савлук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Олена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Валеріївна</w:t>
            </w:r>
          </w:p>
        </w:tc>
        <w:tc>
          <w:tcPr>
            <w:tcW w:w="3142" w:type="dxa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м.Ковель, 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 xml:space="preserve">вул.Володимирська, </w:t>
            </w:r>
          </w:p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95 кв.71</w:t>
            </w:r>
          </w:p>
        </w:tc>
        <w:tc>
          <w:tcPr>
            <w:tcW w:w="0" w:type="auto"/>
            <w:vAlign w:val="bottom"/>
          </w:tcPr>
          <w:p w:rsidR="00C75288" w:rsidRPr="00E238B9" w:rsidRDefault="00C75288" w:rsidP="00C32C0D">
            <w:pPr>
              <w:rPr>
                <w:color w:val="000000"/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 вул.Миру, 35</w:t>
            </w:r>
          </w:p>
        </w:tc>
        <w:tc>
          <w:tcPr>
            <w:tcW w:w="2037" w:type="dxa"/>
          </w:tcPr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szCs w:val="28"/>
                <w:lang w:eastAsia="en-US"/>
              </w:rPr>
              <w:t> </w:t>
            </w: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</w:p>
          <w:p w:rsidR="00C75288" w:rsidRPr="00E238B9" w:rsidRDefault="00C75288" w:rsidP="00C32C0D">
            <w:pPr>
              <w:rPr>
                <w:szCs w:val="28"/>
                <w:lang w:eastAsia="en-US"/>
              </w:rPr>
            </w:pPr>
            <w:r w:rsidRPr="00E238B9">
              <w:rPr>
                <w:color w:val="000000"/>
                <w:szCs w:val="28"/>
                <w:lang w:eastAsia="en-US"/>
              </w:rPr>
              <w:t>800</w:t>
            </w:r>
          </w:p>
        </w:tc>
      </w:tr>
    </w:tbl>
    <w:p w:rsidR="00C75288" w:rsidRPr="00B159D1" w:rsidRDefault="00C75288" w:rsidP="00C32C0D">
      <w:pPr>
        <w:rPr>
          <w:szCs w:val="28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5D4028">
      <w:pPr>
        <w:rPr>
          <w:szCs w:val="28"/>
        </w:rPr>
      </w:pPr>
      <w:r>
        <w:rPr>
          <w:szCs w:val="28"/>
        </w:rPr>
        <w:t>Керуючий справами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В.Б.Бойко</w:t>
      </w:r>
    </w:p>
    <w:p w:rsidR="00C75288" w:rsidRDefault="00C75288" w:rsidP="005D4028">
      <w:pPr>
        <w:rPr>
          <w:szCs w:val="28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921ECC">
      <w:pPr>
        <w:widowControl w:val="0"/>
        <w:jc w:val="right"/>
        <w:rPr>
          <w:spacing w:val="-13"/>
          <w:sz w:val="20"/>
          <w:szCs w:val="20"/>
        </w:rPr>
      </w:pPr>
    </w:p>
    <w:p w:rsidR="00C75288" w:rsidRDefault="00C75288" w:rsidP="005D4028">
      <w:pPr>
        <w:widowControl w:val="0"/>
        <w:rPr>
          <w:spacing w:val="-13"/>
          <w:sz w:val="20"/>
          <w:szCs w:val="20"/>
        </w:rPr>
      </w:pPr>
    </w:p>
    <w:p w:rsidR="00C75288" w:rsidRDefault="00C75288" w:rsidP="005D4028">
      <w:pPr>
        <w:widowControl w:val="0"/>
        <w:rPr>
          <w:spacing w:val="-13"/>
          <w:sz w:val="20"/>
          <w:szCs w:val="20"/>
        </w:rPr>
      </w:pPr>
    </w:p>
    <w:p w:rsidR="00C75288" w:rsidRPr="00921ECC" w:rsidRDefault="00C75288" w:rsidP="007D5D1C">
      <w:pPr>
        <w:widowControl w:val="0"/>
        <w:jc w:val="right"/>
        <w:rPr>
          <w:spacing w:val="-13"/>
          <w:szCs w:val="28"/>
        </w:rPr>
      </w:pPr>
      <w:r w:rsidRPr="00921ECC">
        <w:rPr>
          <w:spacing w:val="-13"/>
          <w:szCs w:val="28"/>
        </w:rPr>
        <w:t>Додаток 3</w:t>
      </w:r>
    </w:p>
    <w:p w:rsidR="00C75288" w:rsidRPr="00921ECC" w:rsidRDefault="00C75288" w:rsidP="007D5D1C">
      <w:pPr>
        <w:widowControl w:val="0"/>
        <w:jc w:val="right"/>
        <w:rPr>
          <w:spacing w:val="-13"/>
          <w:szCs w:val="28"/>
        </w:rPr>
      </w:pPr>
      <w:r w:rsidRPr="00921ECC">
        <w:rPr>
          <w:spacing w:val="-13"/>
          <w:szCs w:val="28"/>
        </w:rPr>
        <w:t>до рішення виконавчого комітету</w:t>
      </w:r>
    </w:p>
    <w:p w:rsidR="00C75288" w:rsidRPr="00F31504" w:rsidRDefault="00C75288" w:rsidP="007D5D1C">
      <w:pPr>
        <w:widowControl w:val="0"/>
        <w:jc w:val="right"/>
        <w:rPr>
          <w:spacing w:val="-13"/>
          <w:sz w:val="20"/>
          <w:szCs w:val="20"/>
        </w:rPr>
      </w:pPr>
      <w:r>
        <w:rPr>
          <w:spacing w:val="-13"/>
          <w:szCs w:val="28"/>
        </w:rPr>
        <w:t xml:space="preserve">                                                                                               20.11.2013 </w:t>
      </w:r>
      <w:r w:rsidRPr="00921ECC">
        <w:rPr>
          <w:spacing w:val="-13"/>
          <w:szCs w:val="28"/>
        </w:rPr>
        <w:t>№</w:t>
      </w:r>
      <w:r>
        <w:rPr>
          <w:spacing w:val="-13"/>
          <w:szCs w:val="28"/>
        </w:rPr>
        <w:t xml:space="preserve"> 397</w:t>
      </w:r>
    </w:p>
    <w:p w:rsidR="00C75288" w:rsidRDefault="00C75288" w:rsidP="00921ECC">
      <w:pPr>
        <w:widowControl w:val="0"/>
        <w:jc w:val="center"/>
        <w:rPr>
          <w:b/>
          <w:spacing w:val="-13"/>
        </w:rPr>
      </w:pPr>
      <w:r w:rsidRPr="0031171E">
        <w:rPr>
          <w:b/>
          <w:spacing w:val="-13"/>
        </w:rPr>
        <w:t>Д О Г О В І Р   №___</w:t>
      </w:r>
    </w:p>
    <w:p w:rsidR="00C75288" w:rsidRPr="0031171E" w:rsidRDefault="00C75288" w:rsidP="00921ECC">
      <w:pPr>
        <w:widowControl w:val="0"/>
        <w:jc w:val="center"/>
        <w:rPr>
          <w:b/>
          <w:spacing w:val="-13"/>
        </w:rPr>
      </w:pPr>
    </w:p>
    <w:p w:rsidR="00C75288" w:rsidRPr="0031171E" w:rsidRDefault="00C75288" w:rsidP="00921ECC">
      <w:pPr>
        <w:widowControl w:val="0"/>
        <w:spacing w:after="120"/>
        <w:jc w:val="center"/>
        <w:rPr>
          <w:b/>
          <w:spacing w:val="-13"/>
        </w:rPr>
      </w:pPr>
      <w:r w:rsidRPr="0031171E">
        <w:rPr>
          <w:b/>
          <w:spacing w:val="-13"/>
        </w:rPr>
        <w:t xml:space="preserve">про інвестиції на розвиток інфраструктури </w:t>
      </w:r>
      <w:r w:rsidRPr="0031171E">
        <w:rPr>
          <w:b/>
        </w:rPr>
        <w:t xml:space="preserve">міста </w:t>
      </w:r>
    </w:p>
    <w:tbl>
      <w:tblPr>
        <w:tblW w:w="0" w:type="auto"/>
        <w:tblLook w:val="01E0"/>
      </w:tblPr>
      <w:tblGrid>
        <w:gridCol w:w="4992"/>
        <w:gridCol w:w="4864"/>
      </w:tblGrid>
      <w:tr w:rsidR="00C75288" w:rsidRPr="0031171E" w:rsidTr="003B1B14">
        <w:tc>
          <w:tcPr>
            <w:tcW w:w="5274" w:type="dxa"/>
          </w:tcPr>
          <w:p w:rsidR="00C75288" w:rsidRPr="0031171E" w:rsidRDefault="00C75288" w:rsidP="00921ECC">
            <w:pPr>
              <w:widowControl w:val="0"/>
              <w:rPr>
                <w:b/>
                <w:spacing w:val="-13"/>
              </w:rPr>
            </w:pPr>
            <w:r w:rsidRPr="0031171E">
              <w:rPr>
                <w:b/>
                <w:spacing w:val="-13"/>
              </w:rPr>
              <w:t>«__»________</w:t>
            </w:r>
            <w:r>
              <w:rPr>
                <w:b/>
                <w:spacing w:val="-13"/>
              </w:rPr>
              <w:t>_</w:t>
            </w:r>
            <w:r w:rsidRPr="0031171E">
              <w:rPr>
                <w:b/>
                <w:spacing w:val="-13"/>
              </w:rPr>
              <w:t>20</w:t>
            </w:r>
            <w:r>
              <w:rPr>
                <w:b/>
                <w:spacing w:val="-13"/>
              </w:rPr>
              <w:t>13</w:t>
            </w:r>
            <w:r w:rsidRPr="0031171E">
              <w:rPr>
                <w:b/>
                <w:spacing w:val="-13"/>
              </w:rPr>
              <w:t xml:space="preserve"> року</w:t>
            </w:r>
          </w:p>
        </w:tc>
        <w:tc>
          <w:tcPr>
            <w:tcW w:w="5274" w:type="dxa"/>
          </w:tcPr>
          <w:p w:rsidR="00C75288" w:rsidRPr="0031171E" w:rsidRDefault="00C75288" w:rsidP="003B1B14">
            <w:pPr>
              <w:widowControl w:val="0"/>
              <w:jc w:val="right"/>
              <w:rPr>
                <w:b/>
                <w:spacing w:val="-13"/>
              </w:rPr>
            </w:pPr>
            <w:r w:rsidRPr="0031171E">
              <w:rPr>
                <w:b/>
                <w:spacing w:val="-13"/>
              </w:rPr>
              <w:t>м. Ковель</w:t>
            </w:r>
          </w:p>
        </w:tc>
      </w:tr>
    </w:tbl>
    <w:p w:rsidR="00C75288" w:rsidRDefault="00C75288" w:rsidP="00921ECC">
      <w:pPr>
        <w:widowControl w:val="0"/>
        <w:jc w:val="both"/>
        <w:rPr>
          <w:spacing w:val="-13"/>
        </w:rPr>
      </w:pPr>
    </w:p>
    <w:p w:rsidR="00C75288" w:rsidRPr="0031171E" w:rsidRDefault="00C75288" w:rsidP="00921ECC">
      <w:pPr>
        <w:widowControl w:val="0"/>
        <w:jc w:val="both"/>
        <w:rPr>
          <w:spacing w:val="-13"/>
        </w:rPr>
      </w:pPr>
      <w:r w:rsidRPr="00633429">
        <w:rPr>
          <w:spacing w:val="-13"/>
        </w:rPr>
        <w:t xml:space="preserve">Виконавчий комітет Ковельської міської ради Волинської області, в особі  міського голови </w:t>
      </w:r>
      <w:r>
        <w:rPr>
          <w:spacing w:val="-13"/>
        </w:rPr>
        <w:t>Кіндера О.О.</w:t>
      </w:r>
      <w:r w:rsidRPr="00633429">
        <w:rPr>
          <w:spacing w:val="-13"/>
        </w:rPr>
        <w:t>, який діє на підставі Законів України «Про місцеве самоврядування в Україні»,</w:t>
      </w:r>
      <w:r w:rsidRPr="00633429">
        <w:rPr>
          <w:spacing w:val="-9"/>
        </w:rPr>
        <w:t xml:space="preserve"> </w:t>
      </w:r>
      <w:r w:rsidRPr="00633429">
        <w:rPr>
          <w:spacing w:val="-13"/>
        </w:rPr>
        <w:t xml:space="preserve">з однієї сторони (далі – </w:t>
      </w:r>
      <w:r w:rsidRPr="0025197D">
        <w:rPr>
          <w:b/>
          <w:i/>
          <w:spacing w:val="-13"/>
        </w:rPr>
        <w:t>Виконком</w:t>
      </w:r>
      <w:r w:rsidRPr="00633429">
        <w:rPr>
          <w:spacing w:val="-13"/>
        </w:rPr>
        <w:t>), та Інвестор – громадянин ___________</w:t>
      </w:r>
      <w:r>
        <w:rPr>
          <w:spacing w:val="-13"/>
        </w:rPr>
        <w:t>_____________________</w:t>
      </w:r>
      <w:r w:rsidRPr="00633429">
        <w:rPr>
          <w:spacing w:val="-13"/>
        </w:rPr>
        <w:t xml:space="preserve">,  </w:t>
      </w:r>
      <w:r>
        <w:rPr>
          <w:spacing w:val="-13"/>
        </w:rPr>
        <w:t>що</w:t>
      </w:r>
      <w:r w:rsidRPr="00633429">
        <w:rPr>
          <w:spacing w:val="-13"/>
        </w:rPr>
        <w:t xml:space="preserve"> проживає за адресою _________ (далі –</w:t>
      </w:r>
      <w:r w:rsidRPr="0031171E">
        <w:rPr>
          <w:spacing w:val="-13"/>
        </w:rPr>
        <w:t xml:space="preserve"> </w:t>
      </w:r>
      <w:r w:rsidRPr="0025197D">
        <w:rPr>
          <w:b/>
          <w:i/>
          <w:spacing w:val="-13"/>
        </w:rPr>
        <w:t>Інвестор</w:t>
      </w:r>
      <w:r w:rsidRPr="0031171E">
        <w:rPr>
          <w:spacing w:val="-13"/>
        </w:rPr>
        <w:t>), а разом СТОРОНИ, уклали цей Договір про інвестиції на розвиток інженерно-транспортної та соціальної інфраструктури міста</w:t>
      </w:r>
      <w:r w:rsidRPr="0031171E">
        <w:t xml:space="preserve"> (далі – Договір ) </w:t>
      </w:r>
      <w:r w:rsidRPr="0031171E">
        <w:rPr>
          <w:spacing w:val="-13"/>
        </w:rPr>
        <w:t>про наступне:</w:t>
      </w:r>
    </w:p>
    <w:p w:rsidR="00C75288" w:rsidRPr="0031171E" w:rsidRDefault="00C75288" w:rsidP="00921ECC">
      <w:pPr>
        <w:widowControl w:val="0"/>
        <w:spacing w:before="240" w:after="120"/>
        <w:ind w:left="357"/>
        <w:jc w:val="center"/>
        <w:rPr>
          <w:b/>
          <w:spacing w:val="-13"/>
        </w:rPr>
      </w:pPr>
      <w:r w:rsidRPr="0031171E">
        <w:rPr>
          <w:b/>
          <w:spacing w:val="-13"/>
        </w:rPr>
        <w:t>1. ПРЕДМЕТ ДОГОВОРУ</w:t>
      </w:r>
    </w:p>
    <w:p w:rsidR="00C75288" w:rsidRPr="00455283" w:rsidRDefault="00C75288" w:rsidP="00921ECC">
      <w:pPr>
        <w:widowControl w:val="0"/>
        <w:jc w:val="both"/>
        <w:rPr>
          <w:spacing w:val="-6"/>
        </w:rPr>
      </w:pPr>
      <w:r>
        <w:rPr>
          <w:spacing w:val="-13"/>
        </w:rPr>
        <w:t xml:space="preserve">1.1. </w:t>
      </w:r>
      <w:r w:rsidRPr="0031171E">
        <w:rPr>
          <w:spacing w:val="-13"/>
        </w:rPr>
        <w:t>Предметом цього Договору є визначення для</w:t>
      </w:r>
      <w:r>
        <w:rPr>
          <w:spacing w:val="-13"/>
        </w:rPr>
        <w:t xml:space="preserve">  </w:t>
      </w:r>
      <w:r w:rsidRPr="002D0BE0">
        <w:rPr>
          <w:i/>
          <w:spacing w:val="-13"/>
        </w:rPr>
        <w:t>Інвестора</w:t>
      </w:r>
      <w:r w:rsidRPr="0068084A">
        <w:rPr>
          <w:b/>
          <w:i/>
          <w:spacing w:val="-13"/>
        </w:rPr>
        <w:t xml:space="preserve"> </w:t>
      </w:r>
      <w:r w:rsidRPr="0031171E">
        <w:t xml:space="preserve">розміру інвестиційного внеску </w:t>
      </w:r>
      <w:r w:rsidRPr="0031171E">
        <w:rPr>
          <w:spacing w:val="-9"/>
        </w:rPr>
        <w:t xml:space="preserve">у створенні і розвитку інженерно-транспортної та соціальної інфраструктури </w:t>
      </w:r>
      <w:r w:rsidRPr="0031171E">
        <w:t xml:space="preserve">міста Ковель, у </w:t>
      </w:r>
      <w:r w:rsidRPr="00455283">
        <w:t xml:space="preserve">відсотковому значенні </w:t>
      </w:r>
      <w:r>
        <w:t xml:space="preserve">– </w:t>
      </w:r>
      <w:r w:rsidRPr="00A957CD">
        <w:t>0.9366</w:t>
      </w:r>
      <w:r>
        <w:t xml:space="preserve"> </w:t>
      </w:r>
      <w:r w:rsidRPr="00455283">
        <w:t>% від загальної кошторисної вартості будівництва об’єкта,</w:t>
      </w:r>
      <w:r w:rsidRPr="00455283">
        <w:rPr>
          <w:spacing w:val="-6"/>
        </w:rPr>
        <w:t xml:space="preserve"> згідно </w:t>
      </w:r>
      <w:r w:rsidRPr="00455283">
        <w:rPr>
          <w:spacing w:val="-13"/>
        </w:rPr>
        <w:t>рішення Ковельської міської ради від 28.07.2011р. №12/31 «Про затвердження Положення «Про надання земельних ділянок із земель Ковельської міської ради у межах норм безоплатної приватизації для будівництва і обслуговування житлових будинків, господарських будівель і споруд»» та рішення виконавчого комітету від __</w:t>
      </w:r>
      <w:r>
        <w:rPr>
          <w:spacing w:val="-13"/>
        </w:rPr>
        <w:t>______</w:t>
      </w:r>
      <w:r w:rsidRPr="00455283">
        <w:rPr>
          <w:spacing w:val="-13"/>
        </w:rPr>
        <w:t>__</w:t>
      </w:r>
      <w:r>
        <w:rPr>
          <w:spacing w:val="-13"/>
        </w:rPr>
        <w:t>______</w:t>
      </w:r>
      <w:r w:rsidRPr="00455283">
        <w:rPr>
          <w:spacing w:val="-13"/>
        </w:rPr>
        <w:t>_____р.</w:t>
      </w:r>
      <w:r>
        <w:rPr>
          <w:spacing w:val="-13"/>
        </w:rPr>
        <w:t xml:space="preserve"> </w:t>
      </w:r>
      <w:r w:rsidRPr="00455283">
        <w:rPr>
          <w:spacing w:val="-13"/>
        </w:rPr>
        <w:t>№____</w:t>
      </w:r>
      <w:r>
        <w:rPr>
          <w:spacing w:val="-13"/>
        </w:rPr>
        <w:t>___</w:t>
      </w:r>
      <w:r w:rsidRPr="00455283">
        <w:rPr>
          <w:spacing w:val="-13"/>
        </w:rPr>
        <w:t>___</w:t>
      </w:r>
      <w:r w:rsidRPr="00455283">
        <w:rPr>
          <w:spacing w:val="-6"/>
        </w:rPr>
        <w:t>.</w:t>
      </w:r>
    </w:p>
    <w:p w:rsidR="00C75288" w:rsidRDefault="00C75288" w:rsidP="00921ECC">
      <w:pPr>
        <w:widowControl w:val="0"/>
        <w:jc w:val="both"/>
        <w:rPr>
          <w:spacing w:val="-6"/>
        </w:rPr>
      </w:pPr>
      <w:r w:rsidRPr="00455283">
        <w:rPr>
          <w:spacing w:val="-6"/>
        </w:rPr>
        <w:t>1.2. Об’єктом інвестицій на розвиток інфраструктури є</w:t>
      </w:r>
    </w:p>
    <w:p w:rsidR="00C75288" w:rsidRDefault="00C75288" w:rsidP="00921ECC">
      <w:pPr>
        <w:widowControl w:val="0"/>
        <w:jc w:val="center"/>
        <w:rPr>
          <w:szCs w:val="28"/>
          <w:u w:val="single"/>
        </w:rPr>
      </w:pPr>
      <w:r w:rsidRPr="00D77915">
        <w:rPr>
          <w:szCs w:val="28"/>
          <w:u w:val="single"/>
        </w:rPr>
        <w:t>водовідведення в  районі вулиць</w:t>
      </w:r>
      <w:r w:rsidRPr="00D77915">
        <w:rPr>
          <w:sz w:val="24"/>
          <w:u w:val="single"/>
        </w:rPr>
        <w:t xml:space="preserve"> </w:t>
      </w:r>
      <w:r w:rsidRPr="00D77915">
        <w:rPr>
          <w:szCs w:val="28"/>
          <w:u w:val="single"/>
        </w:rPr>
        <w:t>Низинна, П.Тичини, Куліша</w:t>
      </w:r>
    </w:p>
    <w:p w:rsidR="00C75288" w:rsidRPr="00455283" w:rsidRDefault="00C75288" w:rsidP="00921ECC">
      <w:pPr>
        <w:widowControl w:val="0"/>
        <w:jc w:val="center"/>
        <w:rPr>
          <w:spacing w:val="-6"/>
          <w:sz w:val="16"/>
          <w:szCs w:val="16"/>
        </w:rPr>
      </w:pPr>
      <w:r w:rsidRPr="00455283">
        <w:rPr>
          <w:spacing w:val="-6"/>
          <w:sz w:val="16"/>
          <w:szCs w:val="16"/>
        </w:rPr>
        <w:t xml:space="preserve"> (Короткий опис інвестиційного проекту, робіт, послуг, на які будуть використані кошти)</w:t>
      </w:r>
    </w:p>
    <w:p w:rsidR="00C75288" w:rsidRPr="00455283" w:rsidRDefault="00C75288" w:rsidP="00921ECC">
      <w:pPr>
        <w:widowControl w:val="0"/>
        <w:jc w:val="both"/>
      </w:pPr>
      <w:r w:rsidRPr="00455283">
        <w:t>1.3.Загальний розмір інвестиційного внеску для інвестора становить</w:t>
      </w:r>
      <w:r>
        <w:t xml:space="preserve"> 12000 </w:t>
      </w:r>
      <w:r w:rsidRPr="00455283">
        <w:t>грн.</w:t>
      </w:r>
    </w:p>
    <w:p w:rsidR="00C75288" w:rsidRPr="0031171E" w:rsidRDefault="00C75288" w:rsidP="00921ECC">
      <w:pPr>
        <w:widowControl w:val="0"/>
        <w:spacing w:before="240" w:after="120"/>
        <w:jc w:val="center"/>
        <w:rPr>
          <w:b/>
          <w:spacing w:val="-13"/>
        </w:rPr>
      </w:pPr>
      <w:r w:rsidRPr="0031171E">
        <w:rPr>
          <w:b/>
          <w:spacing w:val="-13"/>
        </w:rPr>
        <w:t>2. ОБОВЯЗКИ СТОРІН</w:t>
      </w:r>
    </w:p>
    <w:p w:rsidR="00C75288" w:rsidRPr="0031171E" w:rsidRDefault="00C75288" w:rsidP="00921ECC">
      <w:pPr>
        <w:widowControl w:val="0"/>
        <w:jc w:val="both"/>
        <w:rPr>
          <w:b/>
          <w:spacing w:val="-13"/>
        </w:rPr>
      </w:pPr>
      <w:r w:rsidRPr="0031171E">
        <w:rPr>
          <w:b/>
          <w:spacing w:val="-13"/>
        </w:rPr>
        <w:t xml:space="preserve">2.1. </w:t>
      </w:r>
      <w:r w:rsidRPr="0025197D">
        <w:rPr>
          <w:b/>
          <w:i/>
          <w:spacing w:val="-13"/>
        </w:rPr>
        <w:t>Виконком</w:t>
      </w:r>
      <w:r w:rsidRPr="0031171E">
        <w:rPr>
          <w:b/>
          <w:spacing w:val="-13"/>
        </w:rPr>
        <w:t xml:space="preserve"> зобов’язується:</w:t>
      </w:r>
    </w:p>
    <w:p w:rsidR="00C75288" w:rsidRPr="0031171E" w:rsidRDefault="00C75288" w:rsidP="00921ECC">
      <w:pPr>
        <w:widowControl w:val="0"/>
        <w:jc w:val="both"/>
        <w:rPr>
          <w:spacing w:val="-6"/>
        </w:rPr>
      </w:pPr>
      <w:r>
        <w:rPr>
          <w:spacing w:val="-6"/>
        </w:rPr>
        <w:t>2.1.1. Використати отримані від Інвестора кошти інвестиційного внеску згідно цільового призначення.</w:t>
      </w:r>
    </w:p>
    <w:p w:rsidR="00C75288" w:rsidRPr="0031171E" w:rsidRDefault="00C75288" w:rsidP="00921ECC">
      <w:pPr>
        <w:widowControl w:val="0"/>
        <w:jc w:val="both"/>
      </w:pPr>
    </w:p>
    <w:p w:rsidR="00C75288" w:rsidRPr="0031171E" w:rsidRDefault="00C75288" w:rsidP="00921ECC">
      <w:pPr>
        <w:widowControl w:val="0"/>
        <w:jc w:val="both"/>
        <w:rPr>
          <w:b/>
          <w:spacing w:val="-13"/>
        </w:rPr>
      </w:pPr>
      <w:r w:rsidRPr="0031171E">
        <w:rPr>
          <w:b/>
          <w:spacing w:val="-13"/>
        </w:rPr>
        <w:t xml:space="preserve">2.2 </w:t>
      </w:r>
      <w:r w:rsidRPr="0025197D">
        <w:rPr>
          <w:b/>
          <w:i/>
          <w:spacing w:val="-13"/>
        </w:rPr>
        <w:t>Інвестор</w:t>
      </w:r>
      <w:r w:rsidRPr="0031171E">
        <w:rPr>
          <w:b/>
          <w:spacing w:val="-13"/>
        </w:rPr>
        <w:t xml:space="preserve"> зобов’язується:</w:t>
      </w:r>
    </w:p>
    <w:p w:rsidR="00C75288" w:rsidRPr="00AC3DA3" w:rsidRDefault="00C75288" w:rsidP="00113453">
      <w:pPr>
        <w:jc w:val="both"/>
        <w:rPr>
          <w:spacing w:val="-13"/>
        </w:rPr>
      </w:pPr>
      <w:r w:rsidRPr="00AC3DA3">
        <w:rPr>
          <w:spacing w:val="-13"/>
        </w:rPr>
        <w:t xml:space="preserve">Перерахувати кошти </w:t>
      </w:r>
      <w:r w:rsidRPr="00AC3DA3">
        <w:rPr>
          <w:spacing w:val="-6"/>
        </w:rPr>
        <w:t>інвестиційного внеску</w:t>
      </w:r>
      <w:r w:rsidRPr="00AC3DA3">
        <w:t xml:space="preserve"> до цільового фонду соціально-економічного розвитку міста Ковель</w:t>
      </w:r>
      <w:r w:rsidRPr="00AC3DA3">
        <w:rPr>
          <w:spacing w:val="-13"/>
        </w:rPr>
        <w:t xml:space="preserve"> на рахунок міського бюджету; код ЗКПО </w:t>
      </w:r>
      <w:r>
        <w:rPr>
          <w:spacing w:val="-13"/>
        </w:rPr>
        <w:t>37788874</w:t>
      </w:r>
      <w:r w:rsidRPr="00AC3DA3">
        <w:rPr>
          <w:spacing w:val="-13"/>
        </w:rPr>
        <w:t xml:space="preserve">; р/р 31510931700004 ГУДКУ у Волинській області; МФО 803014; код призначення платежу 50110000 – Цільові фонди, утворені Верховною Радою Автономної Республіки Крим, органами місцевого самоврядування та місцевими органами виконавчої влади. Назва платежу: </w:t>
      </w:r>
      <w:r w:rsidRPr="00AC3DA3">
        <w:rPr>
          <w:spacing w:val="-13"/>
          <w:u w:val="single"/>
        </w:rPr>
        <w:t>Цільовий фонд соціально-економічного розвитку</w:t>
      </w:r>
      <w:r w:rsidRPr="00AC3DA3">
        <w:rPr>
          <w:spacing w:val="-13"/>
        </w:rPr>
        <w:t xml:space="preserve"> (</w:t>
      </w:r>
      <w:r w:rsidRPr="00AC3DA3">
        <w:rPr>
          <w:spacing w:val="-6"/>
        </w:rPr>
        <w:t>інвестиційний внесок</w:t>
      </w:r>
      <w:r w:rsidRPr="00AC3DA3">
        <w:rPr>
          <w:spacing w:val="-13"/>
        </w:rPr>
        <w:t xml:space="preserve"> на розвиток інфраструктури):</w:t>
      </w:r>
    </w:p>
    <w:p w:rsidR="00C75288" w:rsidRPr="00C10C76" w:rsidRDefault="00C75288" w:rsidP="00113453">
      <w:pPr>
        <w:jc w:val="both"/>
        <w:rPr>
          <w:spacing w:val="-13"/>
        </w:rPr>
      </w:pPr>
      <w:r w:rsidRPr="0031171E">
        <w:rPr>
          <w:spacing w:val="-13"/>
        </w:rPr>
        <w:t xml:space="preserve">Єдиним платежем в сумі </w:t>
      </w:r>
      <w:r>
        <w:rPr>
          <w:spacing w:val="-13"/>
        </w:rPr>
        <w:t>12 000</w:t>
      </w:r>
      <w:r w:rsidRPr="0031171E">
        <w:rPr>
          <w:spacing w:val="-13"/>
        </w:rPr>
        <w:t xml:space="preserve"> грн. </w:t>
      </w:r>
      <w:r>
        <w:rPr>
          <w:spacing w:val="-13"/>
        </w:rPr>
        <w:t xml:space="preserve">00 коп. </w:t>
      </w:r>
      <w:r w:rsidRPr="0031171E">
        <w:rPr>
          <w:spacing w:val="-13"/>
        </w:rPr>
        <w:t xml:space="preserve"> </w:t>
      </w:r>
      <w:r>
        <w:rPr>
          <w:szCs w:val="28"/>
        </w:rPr>
        <w:t xml:space="preserve">в двох місячний термін з моменту прийняття рішення про </w:t>
      </w:r>
      <w:r w:rsidRPr="00393630">
        <w:t>надання дозвол</w:t>
      </w:r>
      <w:r>
        <w:t>у</w:t>
      </w:r>
      <w:r w:rsidRPr="00393630">
        <w:t xml:space="preserve"> на складання проект</w:t>
      </w:r>
      <w:r>
        <w:t>у</w:t>
      </w:r>
      <w:r w:rsidRPr="00393630">
        <w:t xml:space="preserve"> землеустрою щодо відведення земельн</w:t>
      </w:r>
      <w:r>
        <w:t>ої</w:t>
      </w:r>
      <w:r w:rsidRPr="00393630">
        <w:t xml:space="preserve"> ділянк</w:t>
      </w:r>
      <w:r>
        <w:t>и.</w:t>
      </w:r>
    </w:p>
    <w:p w:rsidR="00C75288" w:rsidRDefault="00C75288" w:rsidP="00921ECC">
      <w:pPr>
        <w:jc w:val="both"/>
        <w:rPr>
          <w:sz w:val="24"/>
        </w:rPr>
      </w:pPr>
    </w:p>
    <w:p w:rsidR="00C75288" w:rsidRDefault="00C75288" w:rsidP="00921ECC">
      <w:pPr>
        <w:widowControl w:val="0"/>
        <w:tabs>
          <w:tab w:val="left" w:pos="3780"/>
        </w:tabs>
        <w:spacing w:before="120" w:after="240"/>
        <w:rPr>
          <w:b/>
          <w:spacing w:val="-13"/>
        </w:rPr>
      </w:pPr>
    </w:p>
    <w:p w:rsidR="00C75288" w:rsidRPr="0031171E" w:rsidRDefault="00C75288" w:rsidP="00921ECC">
      <w:pPr>
        <w:widowControl w:val="0"/>
        <w:spacing w:before="120" w:after="240"/>
        <w:jc w:val="center"/>
        <w:rPr>
          <w:b/>
          <w:spacing w:val="-13"/>
        </w:rPr>
      </w:pPr>
      <w:r w:rsidRPr="0031171E">
        <w:rPr>
          <w:b/>
          <w:spacing w:val="-13"/>
        </w:rPr>
        <w:t>3. ТЕРМІН ДІЇ ДОГОВОРУ</w:t>
      </w:r>
    </w:p>
    <w:p w:rsidR="00C75288" w:rsidRDefault="00C75288" w:rsidP="00921ECC">
      <w:pPr>
        <w:widowControl w:val="0"/>
        <w:jc w:val="both"/>
        <w:rPr>
          <w:spacing w:val="-13"/>
        </w:rPr>
      </w:pPr>
      <w:r w:rsidRPr="0031171E">
        <w:rPr>
          <w:spacing w:val="-13"/>
        </w:rPr>
        <w:t xml:space="preserve">3.1. Договір діє з моменту  підписання </w:t>
      </w:r>
      <w:r>
        <w:rPr>
          <w:spacing w:val="-13"/>
        </w:rPr>
        <w:t xml:space="preserve">його </w:t>
      </w:r>
      <w:r w:rsidRPr="0031171E">
        <w:rPr>
          <w:spacing w:val="-13"/>
        </w:rPr>
        <w:t>СТОРОНАМИ.</w:t>
      </w:r>
    </w:p>
    <w:p w:rsidR="00C75288" w:rsidRDefault="00C75288" w:rsidP="00921ECC">
      <w:pPr>
        <w:widowControl w:val="0"/>
        <w:jc w:val="both"/>
        <w:rPr>
          <w:b/>
          <w:spacing w:val="-13"/>
        </w:rPr>
      </w:pPr>
      <w:r>
        <w:rPr>
          <w:spacing w:val="-13"/>
        </w:rPr>
        <w:t xml:space="preserve">3.2. Строк дії договору – </w:t>
      </w:r>
      <w:r w:rsidRPr="003B1B14">
        <w:rPr>
          <w:spacing w:val="-13"/>
        </w:rPr>
        <w:t>до 30.11.2014 року</w:t>
      </w:r>
      <w:r>
        <w:rPr>
          <w:spacing w:val="-13"/>
        </w:rPr>
        <w:t>.</w:t>
      </w:r>
    </w:p>
    <w:p w:rsidR="00C75288" w:rsidRDefault="00C75288" w:rsidP="00921ECC">
      <w:pPr>
        <w:widowControl w:val="0"/>
        <w:jc w:val="both"/>
        <w:rPr>
          <w:b/>
          <w:spacing w:val="-13"/>
        </w:rPr>
      </w:pPr>
    </w:p>
    <w:p w:rsidR="00C75288" w:rsidRPr="0031171E" w:rsidRDefault="00C75288" w:rsidP="00921ECC">
      <w:pPr>
        <w:widowControl w:val="0"/>
        <w:spacing w:before="120" w:after="240"/>
        <w:jc w:val="center"/>
        <w:rPr>
          <w:b/>
          <w:spacing w:val="-13"/>
        </w:rPr>
      </w:pPr>
      <w:r w:rsidRPr="0031171E">
        <w:rPr>
          <w:b/>
          <w:spacing w:val="-13"/>
        </w:rPr>
        <w:t>4. ВІДПОВІДАЛЬНІСТЬ СТОРІН</w:t>
      </w:r>
    </w:p>
    <w:p w:rsidR="00C75288" w:rsidRDefault="00C75288" w:rsidP="00921ECC">
      <w:pPr>
        <w:widowControl w:val="0"/>
        <w:jc w:val="both"/>
        <w:rPr>
          <w:spacing w:val="-13"/>
        </w:rPr>
      </w:pPr>
      <w:r w:rsidRPr="0031171E">
        <w:rPr>
          <w:spacing w:val="-13"/>
        </w:rPr>
        <w:t>4.1. За невиконання або неналежне виконання  умов Договору  СТОРОНИ несуть відповідальність відповідно до чинного</w:t>
      </w:r>
      <w:r w:rsidRPr="0031171E">
        <w:rPr>
          <w:color w:val="FF0000"/>
          <w:spacing w:val="-13"/>
        </w:rPr>
        <w:t xml:space="preserve"> </w:t>
      </w:r>
      <w:r w:rsidRPr="0031171E">
        <w:rPr>
          <w:spacing w:val="-13"/>
        </w:rPr>
        <w:t>законодавства та цього Договору.</w:t>
      </w:r>
    </w:p>
    <w:p w:rsidR="00C75288" w:rsidRPr="00556770" w:rsidRDefault="00C75288" w:rsidP="00921ECC">
      <w:pPr>
        <w:widowControl w:val="0"/>
        <w:jc w:val="both"/>
        <w:rPr>
          <w:spacing w:val="-13"/>
        </w:rPr>
      </w:pPr>
      <w:r>
        <w:rPr>
          <w:spacing w:val="-13"/>
        </w:rPr>
        <w:t>4.2. За невиконання пункту 2.2 у встановлений даним Договором строк Інвестор зобов</w:t>
      </w:r>
      <w:r w:rsidRPr="00556770">
        <w:rPr>
          <w:spacing w:val="-13"/>
          <w:lang w:val="ru-RU"/>
        </w:rPr>
        <w:t>’</w:t>
      </w:r>
      <w:r>
        <w:rPr>
          <w:spacing w:val="-13"/>
        </w:rPr>
        <w:t>язаний в місячний термін сплатити неустойку в розмірі 1000 грн.</w:t>
      </w:r>
    </w:p>
    <w:p w:rsidR="00C75288" w:rsidRPr="0031171E" w:rsidRDefault="00C75288" w:rsidP="00921ECC">
      <w:pPr>
        <w:widowControl w:val="0"/>
        <w:jc w:val="both"/>
        <w:rPr>
          <w:b/>
          <w:spacing w:val="-13"/>
        </w:rPr>
      </w:pPr>
    </w:p>
    <w:p w:rsidR="00C75288" w:rsidRPr="0031171E" w:rsidRDefault="00C75288" w:rsidP="00921ECC">
      <w:pPr>
        <w:widowControl w:val="0"/>
        <w:spacing w:before="120" w:after="240"/>
        <w:jc w:val="center"/>
        <w:rPr>
          <w:b/>
          <w:spacing w:val="-13"/>
        </w:rPr>
      </w:pPr>
      <w:r w:rsidRPr="0031171E">
        <w:rPr>
          <w:b/>
          <w:spacing w:val="-13"/>
        </w:rPr>
        <w:t>5. ПОРЯДОК РОЗВ’ЯЗАННЯ СУПЕРЕЧОК</w:t>
      </w:r>
    </w:p>
    <w:p w:rsidR="00C75288" w:rsidRDefault="00C75288" w:rsidP="00921ECC">
      <w:pPr>
        <w:widowControl w:val="0"/>
        <w:jc w:val="both"/>
        <w:rPr>
          <w:spacing w:val="-13"/>
        </w:rPr>
      </w:pPr>
      <w:r w:rsidRPr="0031171E">
        <w:rPr>
          <w:spacing w:val="-13"/>
        </w:rPr>
        <w:t>5.1. Спори, які можуть виникнути під час виконання Договору, вирішуються шляхом переговорів, а за відсутності згоди – у судовому порядку.</w:t>
      </w:r>
    </w:p>
    <w:p w:rsidR="00C75288" w:rsidRPr="0031171E" w:rsidRDefault="00C75288" w:rsidP="00921ECC">
      <w:pPr>
        <w:widowControl w:val="0"/>
        <w:jc w:val="both"/>
        <w:rPr>
          <w:spacing w:val="-13"/>
        </w:rPr>
      </w:pPr>
    </w:p>
    <w:p w:rsidR="00C75288" w:rsidRPr="0031171E" w:rsidRDefault="00C75288" w:rsidP="00921ECC">
      <w:pPr>
        <w:widowControl w:val="0"/>
        <w:spacing w:before="120" w:after="240"/>
        <w:jc w:val="center"/>
        <w:rPr>
          <w:b/>
          <w:spacing w:val="-13"/>
        </w:rPr>
      </w:pPr>
      <w:r w:rsidRPr="0031171E">
        <w:rPr>
          <w:b/>
          <w:spacing w:val="-13"/>
        </w:rPr>
        <w:t>6. ЗМІНА УМОВ ДОГОВОРУ</w:t>
      </w:r>
    </w:p>
    <w:p w:rsidR="00C75288" w:rsidRDefault="00C75288" w:rsidP="00921ECC">
      <w:pPr>
        <w:widowControl w:val="0"/>
        <w:jc w:val="both"/>
        <w:rPr>
          <w:spacing w:val="-13"/>
        </w:rPr>
      </w:pPr>
      <w:r w:rsidRPr="0031171E">
        <w:rPr>
          <w:spacing w:val="-13"/>
        </w:rPr>
        <w:t xml:space="preserve">6.1. Зміни та доповнення до цього Договору можуть бути внесені лише у письмовій формі та за згодою двох СТОРІН, шляхом укладання Додаткової угоди до Договору. </w:t>
      </w:r>
    </w:p>
    <w:p w:rsidR="00C75288" w:rsidRPr="0031171E" w:rsidRDefault="00C75288" w:rsidP="00921ECC">
      <w:pPr>
        <w:widowControl w:val="0"/>
        <w:jc w:val="both"/>
        <w:rPr>
          <w:spacing w:val="-13"/>
        </w:rPr>
      </w:pPr>
    </w:p>
    <w:p w:rsidR="00C75288" w:rsidRPr="0031171E" w:rsidRDefault="00C75288" w:rsidP="00921ECC">
      <w:pPr>
        <w:widowControl w:val="0"/>
        <w:spacing w:before="120" w:after="240"/>
        <w:jc w:val="center"/>
        <w:rPr>
          <w:b/>
          <w:spacing w:val="-13"/>
        </w:rPr>
      </w:pPr>
      <w:r w:rsidRPr="0031171E">
        <w:rPr>
          <w:b/>
          <w:spacing w:val="-13"/>
        </w:rPr>
        <w:t>7. ІНШІ УМОВИ ДОГОВОРУ</w:t>
      </w:r>
    </w:p>
    <w:p w:rsidR="00C75288" w:rsidRDefault="00C75288" w:rsidP="00921ECC">
      <w:pPr>
        <w:widowControl w:val="0"/>
        <w:jc w:val="both"/>
        <w:rPr>
          <w:spacing w:val="-13"/>
        </w:rPr>
      </w:pPr>
      <w:r w:rsidRPr="0031171E">
        <w:rPr>
          <w:spacing w:val="-13"/>
        </w:rPr>
        <w:t>7.1. Цей Договір складено в двох примірниках, по одному для кожної із СТОРІН,</w:t>
      </w:r>
      <w:r w:rsidRPr="0031171E">
        <w:rPr>
          <w:i/>
          <w:spacing w:val="-13"/>
        </w:rPr>
        <w:t xml:space="preserve"> </w:t>
      </w:r>
      <w:r w:rsidRPr="0031171E">
        <w:rPr>
          <w:spacing w:val="-13"/>
        </w:rPr>
        <w:t>кожен з яких має однакову юридичну силу.</w:t>
      </w:r>
    </w:p>
    <w:p w:rsidR="00C75288" w:rsidRDefault="00C75288" w:rsidP="00921ECC">
      <w:pPr>
        <w:widowControl w:val="0"/>
        <w:jc w:val="both"/>
        <w:rPr>
          <w:spacing w:val="-13"/>
        </w:rPr>
      </w:pPr>
      <w:r>
        <w:rPr>
          <w:spacing w:val="-13"/>
        </w:rPr>
        <w:t>7.2. Невиконання інвестором умов договору у встановлений строк не звільняє його від сплати неустойки, визначеної у п.4.2. даного Договору та в подальшому рахується як відмова від укладання договору про інвестиції на розвиток інфраструктури міста.</w:t>
      </w:r>
    </w:p>
    <w:p w:rsidR="00C75288" w:rsidRPr="00556770" w:rsidRDefault="00C75288" w:rsidP="00921ECC">
      <w:pPr>
        <w:widowControl w:val="0"/>
        <w:jc w:val="both"/>
        <w:rPr>
          <w:spacing w:val="-13"/>
        </w:rPr>
      </w:pPr>
    </w:p>
    <w:p w:rsidR="00C75288" w:rsidRPr="0031171E" w:rsidRDefault="00C75288" w:rsidP="00921ECC">
      <w:pPr>
        <w:widowControl w:val="0"/>
        <w:spacing w:before="120" w:after="240"/>
        <w:jc w:val="center"/>
        <w:rPr>
          <w:b/>
          <w:spacing w:val="-13"/>
        </w:rPr>
      </w:pPr>
      <w:r w:rsidRPr="0031171E">
        <w:rPr>
          <w:b/>
          <w:spacing w:val="-13"/>
        </w:rPr>
        <w:t xml:space="preserve"> 8. ЮРИДИЧНІ АДРЕСИ ТА БАНКІВСЬКІ РЕКВІЗИТИ СТОРІН</w:t>
      </w:r>
    </w:p>
    <w:tbl>
      <w:tblPr>
        <w:tblW w:w="0" w:type="auto"/>
        <w:tblLook w:val="01E0"/>
      </w:tblPr>
      <w:tblGrid>
        <w:gridCol w:w="4725"/>
        <w:gridCol w:w="5131"/>
      </w:tblGrid>
      <w:tr w:rsidR="00C75288" w:rsidRPr="0031171E" w:rsidTr="003B1B14">
        <w:tc>
          <w:tcPr>
            <w:tcW w:w="5507" w:type="dxa"/>
          </w:tcPr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>Виконавчий комітет Ковельської міської ради Волинської області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>
              <w:rPr>
                <w:spacing w:val="-13"/>
              </w:rPr>
              <w:t>Юридична адреса: м.Ковель, вул.Незалежності,73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р/р </w:t>
            </w:r>
            <w:r>
              <w:rPr>
                <w:spacing w:val="-13"/>
              </w:rPr>
              <w:t>31510931700004 ГУДКУ у Волинській обл.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МФО </w:t>
            </w:r>
            <w:r>
              <w:rPr>
                <w:spacing w:val="-13"/>
              </w:rPr>
              <w:t>803014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Код </w:t>
            </w:r>
            <w:r>
              <w:rPr>
                <w:spacing w:val="-13"/>
              </w:rPr>
              <w:t>21740379</w:t>
            </w:r>
          </w:p>
          <w:p w:rsidR="00C75288" w:rsidRPr="0031171E" w:rsidRDefault="00C75288" w:rsidP="003B1B14">
            <w:pPr>
              <w:widowControl w:val="0"/>
              <w:jc w:val="center"/>
              <w:rPr>
                <w:b/>
                <w:spacing w:val="-13"/>
              </w:rPr>
            </w:pPr>
          </w:p>
          <w:p w:rsidR="00C75288" w:rsidRPr="00F31504" w:rsidRDefault="00C75288" w:rsidP="003B1B14">
            <w:pPr>
              <w:widowControl w:val="0"/>
              <w:rPr>
                <w:b/>
                <w:spacing w:val="-13"/>
              </w:rPr>
            </w:pPr>
            <w:r w:rsidRPr="0031171E">
              <w:rPr>
                <w:b/>
                <w:spacing w:val="-13"/>
              </w:rPr>
              <w:t xml:space="preserve">  </w:t>
            </w:r>
            <w:r w:rsidRPr="00F31504">
              <w:rPr>
                <w:b/>
                <w:spacing w:val="-13"/>
              </w:rPr>
              <w:t xml:space="preserve">__________           </w:t>
            </w:r>
            <w:r w:rsidRPr="00F31504">
              <w:rPr>
                <w:spacing w:val="-13"/>
                <w:u w:val="single"/>
              </w:rPr>
              <w:t>______________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                  (підпис)                                                                     </w:t>
            </w:r>
            <w:r>
              <w:rPr>
                <w:spacing w:val="-13"/>
              </w:rPr>
              <w:t xml:space="preserve">              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М.П.</w:t>
            </w:r>
          </w:p>
        </w:tc>
        <w:tc>
          <w:tcPr>
            <w:tcW w:w="5508" w:type="dxa"/>
          </w:tcPr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Інвестор _____________________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Юридична адреса ______________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р/р ___________________________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в _____________________________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МФО _________________________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Код __________________________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>______________________________</w:t>
            </w:r>
          </w:p>
          <w:p w:rsidR="00C75288" w:rsidRPr="0031171E" w:rsidRDefault="00C75288" w:rsidP="003B1B14">
            <w:pPr>
              <w:widowControl w:val="0"/>
              <w:jc w:val="center"/>
              <w:rPr>
                <w:b/>
                <w:spacing w:val="-13"/>
              </w:rPr>
            </w:pPr>
          </w:p>
          <w:p w:rsidR="00C75288" w:rsidRDefault="00C75288" w:rsidP="003B1B14">
            <w:pPr>
              <w:widowControl w:val="0"/>
              <w:rPr>
                <w:b/>
                <w:spacing w:val="-13"/>
              </w:rPr>
            </w:pPr>
            <w:r w:rsidRPr="0031171E">
              <w:rPr>
                <w:b/>
                <w:spacing w:val="-13"/>
              </w:rPr>
              <w:t xml:space="preserve">    </w:t>
            </w:r>
          </w:p>
          <w:p w:rsidR="00C75288" w:rsidRPr="0031171E" w:rsidRDefault="00C75288" w:rsidP="003B1B14">
            <w:pPr>
              <w:widowControl w:val="0"/>
              <w:rPr>
                <w:b/>
                <w:spacing w:val="-13"/>
              </w:rPr>
            </w:pPr>
            <w:r w:rsidRPr="0031171E">
              <w:rPr>
                <w:b/>
                <w:spacing w:val="-13"/>
              </w:rPr>
              <w:t xml:space="preserve"> __________           _______________</w:t>
            </w:r>
          </w:p>
          <w:p w:rsidR="00C75288" w:rsidRPr="0031171E" w:rsidRDefault="00C75288" w:rsidP="003B1B14">
            <w:pPr>
              <w:widowControl w:val="0"/>
              <w:rPr>
                <w:spacing w:val="-13"/>
              </w:rPr>
            </w:pPr>
            <w:r w:rsidRPr="0031171E">
              <w:rPr>
                <w:spacing w:val="-13"/>
              </w:rPr>
              <w:t xml:space="preserve">                  (підпис)     </w:t>
            </w:r>
            <w:r>
              <w:rPr>
                <w:spacing w:val="-13"/>
              </w:rPr>
              <w:t>(</w:t>
            </w:r>
            <w:r w:rsidRPr="0031171E">
              <w:rPr>
                <w:spacing w:val="-13"/>
              </w:rPr>
              <w:t xml:space="preserve">  ім’я та прізвище)</w:t>
            </w:r>
          </w:p>
          <w:p w:rsidR="00C75288" w:rsidRDefault="00C75288" w:rsidP="003B1B14">
            <w:pPr>
              <w:widowControl w:val="0"/>
              <w:rPr>
                <w:spacing w:val="-13"/>
              </w:rPr>
            </w:pPr>
          </w:p>
          <w:p w:rsidR="00C75288" w:rsidRPr="0031171E" w:rsidRDefault="00C75288" w:rsidP="003B1B14">
            <w:pPr>
              <w:widowControl w:val="0"/>
              <w:rPr>
                <w:b/>
                <w:spacing w:val="-13"/>
              </w:rPr>
            </w:pPr>
            <w:r w:rsidRPr="0031171E">
              <w:rPr>
                <w:spacing w:val="-13"/>
              </w:rPr>
              <w:t>М.П.</w:t>
            </w:r>
          </w:p>
        </w:tc>
      </w:tr>
    </w:tbl>
    <w:p w:rsidR="00C75288" w:rsidRPr="0031171E" w:rsidRDefault="00C75288" w:rsidP="00921ECC">
      <w:pPr>
        <w:widowControl w:val="0"/>
        <w:jc w:val="both"/>
        <w:rPr>
          <w:spacing w:val="-13"/>
        </w:rPr>
      </w:pPr>
    </w:p>
    <w:p w:rsidR="00C75288" w:rsidRPr="0031171E" w:rsidRDefault="00C75288" w:rsidP="00921ECC">
      <w:pPr>
        <w:widowControl w:val="0"/>
      </w:pPr>
    </w:p>
    <w:p w:rsidR="00C75288" w:rsidRDefault="00C75288" w:rsidP="00921ECC">
      <w:pPr>
        <w:widowControl w:val="0"/>
        <w:jc w:val="right"/>
        <w:rPr>
          <w:spacing w:val="-13"/>
          <w:sz w:val="24"/>
        </w:rPr>
      </w:pPr>
    </w:p>
    <w:p w:rsidR="00C75288" w:rsidRDefault="00C75288" w:rsidP="00921ECC">
      <w:pPr>
        <w:widowControl w:val="0"/>
        <w:jc w:val="right"/>
        <w:rPr>
          <w:spacing w:val="-13"/>
          <w:sz w:val="24"/>
        </w:rPr>
      </w:pPr>
      <w:r w:rsidRPr="00CB4084">
        <w:rPr>
          <w:spacing w:val="-13"/>
          <w:sz w:val="24"/>
        </w:rPr>
        <w:t xml:space="preserve">Додоток </w:t>
      </w:r>
    </w:p>
    <w:p w:rsidR="00C75288" w:rsidRPr="00CB4084" w:rsidRDefault="00C75288" w:rsidP="00921ECC">
      <w:pPr>
        <w:widowControl w:val="0"/>
        <w:jc w:val="right"/>
        <w:rPr>
          <w:spacing w:val="-13"/>
          <w:sz w:val="24"/>
        </w:rPr>
      </w:pPr>
      <w:r w:rsidRPr="00CB4084">
        <w:rPr>
          <w:spacing w:val="-13"/>
          <w:sz w:val="24"/>
        </w:rPr>
        <w:t xml:space="preserve">до договору про інвестиції </w:t>
      </w:r>
    </w:p>
    <w:p w:rsidR="00C75288" w:rsidRPr="00CB4084" w:rsidRDefault="00C75288" w:rsidP="00921ECC">
      <w:pPr>
        <w:widowControl w:val="0"/>
        <w:jc w:val="right"/>
        <w:rPr>
          <w:spacing w:val="-13"/>
          <w:sz w:val="24"/>
        </w:rPr>
      </w:pPr>
      <w:r w:rsidRPr="00CB4084">
        <w:rPr>
          <w:spacing w:val="-13"/>
          <w:sz w:val="24"/>
        </w:rPr>
        <w:t>на розвиток інфраструктури міста</w:t>
      </w:r>
    </w:p>
    <w:p w:rsidR="00C75288" w:rsidRPr="00F31504" w:rsidRDefault="00C75288" w:rsidP="00921ECC">
      <w:pPr>
        <w:widowControl w:val="0"/>
        <w:jc w:val="center"/>
        <w:rPr>
          <w:spacing w:val="-13"/>
        </w:rPr>
      </w:pPr>
      <w:r w:rsidRPr="00F31504">
        <w:rPr>
          <w:spacing w:val="-13"/>
        </w:rPr>
        <w:t>Р О З Р А Х У Н О К</w:t>
      </w:r>
    </w:p>
    <w:p w:rsidR="00C75288" w:rsidRPr="00F31504" w:rsidRDefault="00C75288" w:rsidP="00921ECC">
      <w:pPr>
        <w:widowControl w:val="0"/>
        <w:jc w:val="center"/>
        <w:rPr>
          <w:spacing w:val="-13"/>
        </w:rPr>
      </w:pPr>
    </w:p>
    <w:p w:rsidR="00C75288" w:rsidRPr="00F31504" w:rsidRDefault="00C75288" w:rsidP="00921ECC">
      <w:pPr>
        <w:widowControl w:val="0"/>
        <w:jc w:val="center"/>
        <w:rPr>
          <w:spacing w:val="-13"/>
        </w:rPr>
      </w:pPr>
      <w:r w:rsidRPr="00F31504">
        <w:rPr>
          <w:spacing w:val="-13"/>
        </w:rPr>
        <w:t>до   Договору   №______ від ________________</w:t>
      </w:r>
    </w:p>
    <w:p w:rsidR="00C75288" w:rsidRDefault="00C75288" w:rsidP="00921ECC">
      <w:pPr>
        <w:widowControl w:val="0"/>
        <w:spacing w:after="120"/>
        <w:jc w:val="center"/>
      </w:pPr>
      <w:r w:rsidRPr="00F31504">
        <w:rPr>
          <w:spacing w:val="-13"/>
        </w:rPr>
        <w:t xml:space="preserve">про інвестиції на розвиток інфраструктури </w:t>
      </w:r>
      <w:r w:rsidRPr="00F31504">
        <w:t xml:space="preserve">міста </w:t>
      </w:r>
    </w:p>
    <w:p w:rsidR="00C75288" w:rsidRPr="00F31504" w:rsidRDefault="00C75288" w:rsidP="00921ECC">
      <w:pPr>
        <w:widowControl w:val="0"/>
        <w:spacing w:after="120"/>
        <w:jc w:val="center"/>
        <w:rPr>
          <w:spacing w:val="-13"/>
        </w:rPr>
      </w:pPr>
    </w:p>
    <w:tbl>
      <w:tblPr>
        <w:tblW w:w="0" w:type="auto"/>
        <w:tblLook w:val="01E0"/>
      </w:tblPr>
      <w:tblGrid>
        <w:gridCol w:w="4793"/>
        <w:gridCol w:w="4778"/>
      </w:tblGrid>
      <w:tr w:rsidR="00C75288" w:rsidRPr="00F31504" w:rsidTr="003B1B14">
        <w:tc>
          <w:tcPr>
            <w:tcW w:w="4793" w:type="dxa"/>
          </w:tcPr>
          <w:p w:rsidR="00C75288" w:rsidRPr="00F31504" w:rsidRDefault="00C75288" w:rsidP="00D77915">
            <w:pPr>
              <w:widowControl w:val="0"/>
              <w:rPr>
                <w:spacing w:val="-13"/>
              </w:rPr>
            </w:pPr>
            <w:r w:rsidRPr="00F31504">
              <w:rPr>
                <w:spacing w:val="-13"/>
              </w:rPr>
              <w:t>«__»_____</w:t>
            </w:r>
            <w:r>
              <w:rPr>
                <w:spacing w:val="-13"/>
              </w:rPr>
              <w:t>____</w:t>
            </w:r>
            <w:r w:rsidRPr="00F31504">
              <w:rPr>
                <w:spacing w:val="-13"/>
              </w:rPr>
              <w:t>20</w:t>
            </w:r>
            <w:r>
              <w:rPr>
                <w:spacing w:val="-13"/>
              </w:rPr>
              <w:t>13</w:t>
            </w:r>
            <w:r w:rsidRPr="00F31504">
              <w:rPr>
                <w:spacing w:val="-13"/>
              </w:rPr>
              <w:t xml:space="preserve"> року</w:t>
            </w:r>
          </w:p>
        </w:tc>
        <w:tc>
          <w:tcPr>
            <w:tcW w:w="4778" w:type="dxa"/>
          </w:tcPr>
          <w:p w:rsidR="00C75288" w:rsidRPr="00F31504" w:rsidRDefault="00C75288" w:rsidP="003B1B14">
            <w:pPr>
              <w:widowControl w:val="0"/>
              <w:jc w:val="right"/>
              <w:rPr>
                <w:spacing w:val="-13"/>
              </w:rPr>
            </w:pPr>
            <w:r w:rsidRPr="00F31504">
              <w:rPr>
                <w:spacing w:val="-13"/>
              </w:rPr>
              <w:t>м. Ковель</w:t>
            </w:r>
          </w:p>
        </w:tc>
      </w:tr>
      <w:tr w:rsidR="00C75288" w:rsidRPr="00F31504" w:rsidTr="003B1B14">
        <w:tc>
          <w:tcPr>
            <w:tcW w:w="4793" w:type="dxa"/>
          </w:tcPr>
          <w:p w:rsidR="00C75288" w:rsidRPr="00F31504" w:rsidRDefault="00C75288" w:rsidP="003B1B14">
            <w:pPr>
              <w:widowControl w:val="0"/>
              <w:rPr>
                <w:spacing w:val="-13"/>
              </w:rPr>
            </w:pPr>
          </w:p>
        </w:tc>
        <w:tc>
          <w:tcPr>
            <w:tcW w:w="4778" w:type="dxa"/>
          </w:tcPr>
          <w:p w:rsidR="00C75288" w:rsidRPr="00F31504" w:rsidRDefault="00C75288" w:rsidP="003B1B14">
            <w:pPr>
              <w:widowControl w:val="0"/>
              <w:jc w:val="right"/>
              <w:rPr>
                <w:spacing w:val="-13"/>
              </w:rPr>
            </w:pPr>
          </w:p>
        </w:tc>
      </w:tr>
    </w:tbl>
    <w:p w:rsidR="00C75288" w:rsidRDefault="00C75288" w:rsidP="00921ECC">
      <w:pPr>
        <w:widowControl w:val="0"/>
        <w:jc w:val="both"/>
        <w:rPr>
          <w:spacing w:val="-13"/>
        </w:rPr>
      </w:pPr>
      <w:r w:rsidRPr="0031171E">
        <w:rPr>
          <w:spacing w:val="-13"/>
        </w:rPr>
        <w:t xml:space="preserve">Розрахунок розміру інвестиційного внеску на розвиток інженерно-транспортної та соціальної інфраструктури міста Ковель у зв'язку з </w:t>
      </w:r>
    </w:p>
    <w:p w:rsidR="00C75288" w:rsidRDefault="00C75288" w:rsidP="00D77915">
      <w:pPr>
        <w:widowControl w:val="0"/>
        <w:jc w:val="center"/>
        <w:rPr>
          <w:spacing w:val="-6"/>
        </w:rPr>
      </w:pPr>
      <w:r w:rsidRPr="00D77915">
        <w:rPr>
          <w:szCs w:val="28"/>
          <w:u w:val="single"/>
        </w:rPr>
        <w:t>водовідведення в  районі вулиць</w:t>
      </w:r>
      <w:r w:rsidRPr="00D77915">
        <w:rPr>
          <w:sz w:val="24"/>
          <w:u w:val="single"/>
        </w:rPr>
        <w:t xml:space="preserve"> </w:t>
      </w:r>
      <w:r w:rsidRPr="00D77915">
        <w:rPr>
          <w:szCs w:val="28"/>
          <w:u w:val="single"/>
        </w:rPr>
        <w:t>Низинна, П.Тичини, Куліша</w:t>
      </w:r>
      <w:r>
        <w:rPr>
          <w:spacing w:val="-6"/>
          <w:u w:val="single"/>
        </w:rPr>
        <w:t>,</w:t>
      </w:r>
      <w:r>
        <w:rPr>
          <w:spacing w:val="-6"/>
        </w:rPr>
        <w:t xml:space="preserve">  </w:t>
      </w:r>
    </w:p>
    <w:p w:rsidR="00C75288" w:rsidRPr="00D77915" w:rsidRDefault="00C75288" w:rsidP="00636826">
      <w:pPr>
        <w:widowControl w:val="0"/>
        <w:jc w:val="both"/>
        <w:rPr>
          <w:szCs w:val="28"/>
          <w:u w:val="single"/>
        </w:rPr>
      </w:pPr>
      <w:r w:rsidRPr="0031171E">
        <w:t xml:space="preserve">який є грошовим виразом раніше встановленого </w:t>
      </w:r>
      <w:r w:rsidRPr="0031171E">
        <w:rPr>
          <w:spacing w:val="-13"/>
        </w:rPr>
        <w:t>Договором</w:t>
      </w:r>
      <w:r w:rsidRPr="0031171E">
        <w:t xml:space="preserve"> відсоткового значення від загальної кошторисної вартості будівництва об’єкта.</w:t>
      </w:r>
      <w:r w:rsidRPr="0031171E">
        <w:rPr>
          <w:spacing w:val="-13"/>
        </w:rPr>
        <w:t xml:space="preserve"> </w:t>
      </w:r>
    </w:p>
    <w:p w:rsidR="00C75288" w:rsidRPr="0031171E" w:rsidRDefault="00C75288" w:rsidP="00921ECC">
      <w:pPr>
        <w:tabs>
          <w:tab w:val="left" w:pos="206"/>
          <w:tab w:val="left" w:pos="2353"/>
        </w:tabs>
        <w:ind w:firstLine="709"/>
        <w:rPr>
          <w:b/>
        </w:rPr>
      </w:pPr>
    </w:p>
    <w:p w:rsidR="00C75288" w:rsidRDefault="00C75288" w:rsidP="00A31CA8">
      <w:pPr>
        <w:tabs>
          <w:tab w:val="left" w:pos="206"/>
          <w:tab w:val="left" w:pos="2353"/>
        </w:tabs>
        <w:ind w:firstLine="709"/>
        <w:jc w:val="center"/>
        <w:rPr>
          <w:b/>
        </w:rPr>
      </w:pPr>
      <w:r w:rsidRPr="0031171E">
        <w:rPr>
          <w:b/>
        </w:rPr>
        <w:t>Розрахунок виконано на підставі:</w:t>
      </w:r>
    </w:p>
    <w:p w:rsidR="00C75288" w:rsidRPr="0031171E" w:rsidRDefault="00C75288" w:rsidP="00A31CA8">
      <w:pPr>
        <w:tabs>
          <w:tab w:val="left" w:pos="206"/>
          <w:tab w:val="left" w:pos="2353"/>
        </w:tabs>
        <w:ind w:firstLine="709"/>
        <w:jc w:val="center"/>
        <w:rPr>
          <w:b/>
        </w:rPr>
      </w:pPr>
    </w:p>
    <w:p w:rsidR="00C75288" w:rsidRPr="00AC3DA3" w:rsidRDefault="00C75288" w:rsidP="00921ECC">
      <w:pPr>
        <w:widowControl w:val="0"/>
        <w:jc w:val="both"/>
        <w:rPr>
          <w:spacing w:val="-13"/>
        </w:rPr>
      </w:pPr>
      <w:r>
        <w:t>1</w:t>
      </w:r>
      <w:r w:rsidRPr="0031171E">
        <w:t>. Р</w:t>
      </w:r>
      <w:r w:rsidRPr="0031171E">
        <w:rPr>
          <w:spacing w:val="-13"/>
        </w:rPr>
        <w:t xml:space="preserve">ішення Ковельської міської ради від 28.07.2011р. №12/31 «Про затвердження Положення «Про надання земельних ділянок із земель Ковельської міської ради у межах норм безоплатної приватизації </w:t>
      </w:r>
      <w:r w:rsidRPr="00AC3DA3">
        <w:rPr>
          <w:spacing w:val="-13"/>
        </w:rPr>
        <w:t>для будівництва і обслуговування житлових будинків, господарських будівель і споруд»»</w:t>
      </w:r>
      <w:r>
        <w:rPr>
          <w:spacing w:val="-13"/>
        </w:rPr>
        <w:t>.</w:t>
      </w:r>
    </w:p>
    <w:p w:rsidR="00C75288" w:rsidRPr="00AC3DA3" w:rsidRDefault="00C75288" w:rsidP="00921ECC">
      <w:pPr>
        <w:widowControl w:val="0"/>
        <w:jc w:val="both"/>
        <w:rPr>
          <w:spacing w:val="-6"/>
        </w:rPr>
      </w:pPr>
      <w:r>
        <w:rPr>
          <w:spacing w:val="-13"/>
        </w:rPr>
        <w:t>2</w:t>
      </w:r>
      <w:r w:rsidRPr="00AC3DA3">
        <w:rPr>
          <w:spacing w:val="-13"/>
        </w:rPr>
        <w:t xml:space="preserve">. Рішення виконавчого комітету Ковельської міської ради від ___________________№___________ (про </w:t>
      </w:r>
      <w:r>
        <w:rPr>
          <w:spacing w:val="-13"/>
        </w:rPr>
        <w:t>затвердження результатів жеребкування</w:t>
      </w:r>
      <w:r w:rsidRPr="00AC3DA3">
        <w:rPr>
          <w:spacing w:val="-13"/>
        </w:rPr>
        <w:t>)</w:t>
      </w:r>
      <w:r>
        <w:rPr>
          <w:spacing w:val="-13"/>
        </w:rPr>
        <w:t>.</w:t>
      </w:r>
    </w:p>
    <w:p w:rsidR="00C75288" w:rsidRPr="00134E20" w:rsidRDefault="00C75288" w:rsidP="00921ECC">
      <w:pPr>
        <w:tabs>
          <w:tab w:val="left" w:pos="2353"/>
        </w:tabs>
        <w:jc w:val="both"/>
      </w:pPr>
      <w:r>
        <w:t>3</w:t>
      </w:r>
      <w:r w:rsidRPr="0031171E">
        <w:t xml:space="preserve">. </w:t>
      </w:r>
      <w:r>
        <w:t>Лист відділу комунального господарства про визначення обсягів фінансування об’</w:t>
      </w:r>
      <w:r w:rsidRPr="00134E20">
        <w:t>єкта будівництва.</w:t>
      </w:r>
    </w:p>
    <w:p w:rsidR="00C75288" w:rsidRPr="0031171E" w:rsidRDefault="00C75288" w:rsidP="00921ECC">
      <w:pPr>
        <w:tabs>
          <w:tab w:val="left" w:pos="2353"/>
        </w:tabs>
        <w:ind w:firstLine="851"/>
        <w:jc w:val="both"/>
        <w:rPr>
          <w:spacing w:val="-13"/>
        </w:rPr>
      </w:pPr>
    </w:p>
    <w:p w:rsidR="00C75288" w:rsidRPr="00A31CA8" w:rsidRDefault="00C75288" w:rsidP="00A31CA8">
      <w:pPr>
        <w:tabs>
          <w:tab w:val="left" w:pos="2353"/>
        </w:tabs>
        <w:ind w:firstLine="851"/>
        <w:jc w:val="both"/>
        <w:rPr>
          <w:b/>
          <w:spacing w:val="-13"/>
        </w:rPr>
      </w:pPr>
      <w:r w:rsidRPr="0031171E">
        <w:rPr>
          <w:b/>
          <w:spacing w:val="-13"/>
        </w:rPr>
        <w:t xml:space="preserve">Розрахунок розміру коштів </w:t>
      </w:r>
      <w:r>
        <w:rPr>
          <w:b/>
          <w:spacing w:val="-13"/>
        </w:rPr>
        <w:t>інвестиційного внеску</w:t>
      </w:r>
      <w:r w:rsidRPr="0031171E">
        <w:rPr>
          <w:b/>
          <w:spacing w:val="-13"/>
        </w:rPr>
        <w:t xml:space="preserve"> визначається за формулою:</w:t>
      </w:r>
    </w:p>
    <w:p w:rsidR="00C75288" w:rsidRPr="0031171E" w:rsidRDefault="00C75288" w:rsidP="00636826">
      <w:pPr>
        <w:tabs>
          <w:tab w:val="left" w:pos="2353"/>
        </w:tabs>
        <w:ind w:firstLine="851"/>
        <w:jc w:val="both"/>
        <w:rPr>
          <w:b/>
        </w:rPr>
      </w:pPr>
    </w:p>
    <w:p w:rsidR="00C75288" w:rsidRDefault="00C75288" w:rsidP="00636826">
      <w:pPr>
        <w:tabs>
          <w:tab w:val="left" w:pos="2353"/>
        </w:tabs>
        <w:jc w:val="both"/>
      </w:pPr>
      <w:r w:rsidRPr="0031171E">
        <w:rPr>
          <w:b/>
        </w:rPr>
        <w:t xml:space="preserve">Р = З х В% </w:t>
      </w:r>
      <w:r>
        <w:rPr>
          <w:b/>
        </w:rPr>
        <w:t xml:space="preserve">= </w:t>
      </w:r>
      <w:r w:rsidRPr="00A957CD">
        <w:rPr>
          <w:b/>
          <w:szCs w:val="28"/>
          <w:u w:val="single"/>
        </w:rPr>
        <w:t>1281228,0</w:t>
      </w:r>
      <w:r w:rsidRPr="00A957CD">
        <w:rPr>
          <w:b/>
          <w:color w:val="FF0000"/>
          <w:sz w:val="24"/>
          <w:u w:val="single"/>
        </w:rPr>
        <w:t xml:space="preserve"> </w:t>
      </w:r>
      <w:r w:rsidRPr="00A957CD">
        <w:rPr>
          <w:b/>
          <w:u w:val="single"/>
        </w:rPr>
        <w:t xml:space="preserve"> х 0.9366 %</w:t>
      </w:r>
      <w:r>
        <w:rPr>
          <w:b/>
        </w:rPr>
        <w:t xml:space="preserve"> = 12</w:t>
      </w:r>
      <w:r>
        <w:t> </w:t>
      </w:r>
      <w:r w:rsidRPr="00636826">
        <w:rPr>
          <w:b/>
        </w:rPr>
        <w:t>000</w:t>
      </w:r>
      <w:r>
        <w:rPr>
          <w:b/>
        </w:rPr>
        <w:t>,0</w:t>
      </w:r>
      <w:r w:rsidRPr="00A957CD">
        <w:rPr>
          <w:b/>
        </w:rPr>
        <w:t xml:space="preserve"> грн</w:t>
      </w:r>
      <w:r w:rsidRPr="0031171E">
        <w:t xml:space="preserve">., </w:t>
      </w:r>
    </w:p>
    <w:p w:rsidR="00C75288" w:rsidRDefault="00C75288" w:rsidP="00636826">
      <w:pPr>
        <w:tabs>
          <w:tab w:val="left" w:pos="2353"/>
        </w:tabs>
        <w:jc w:val="both"/>
      </w:pPr>
    </w:p>
    <w:p w:rsidR="00C75288" w:rsidRPr="0031171E" w:rsidRDefault="00C75288" w:rsidP="00636826">
      <w:pPr>
        <w:tabs>
          <w:tab w:val="left" w:pos="2353"/>
        </w:tabs>
        <w:jc w:val="both"/>
        <w:rPr>
          <w:b/>
        </w:rPr>
      </w:pPr>
      <w:r w:rsidRPr="0031171E">
        <w:t>де:</w:t>
      </w:r>
    </w:p>
    <w:p w:rsidR="00C75288" w:rsidRPr="0031171E" w:rsidRDefault="00C75288" w:rsidP="00636826">
      <w:pPr>
        <w:tabs>
          <w:tab w:val="left" w:pos="2353"/>
        </w:tabs>
        <w:jc w:val="both"/>
      </w:pPr>
      <w:r w:rsidRPr="0031171E">
        <w:rPr>
          <w:b/>
        </w:rPr>
        <w:t>Р –</w:t>
      </w:r>
      <w:r w:rsidRPr="0031171E">
        <w:rPr>
          <w:spacing w:val="-13"/>
        </w:rPr>
        <w:t xml:space="preserve"> </w:t>
      </w:r>
      <w:r>
        <w:rPr>
          <w:spacing w:val="-13"/>
        </w:rPr>
        <w:t>Р</w:t>
      </w:r>
      <w:r w:rsidRPr="0031171E">
        <w:rPr>
          <w:spacing w:val="-13"/>
        </w:rPr>
        <w:t>озмір коштів інвестиційного внеску,  грн.;</w:t>
      </w:r>
    </w:p>
    <w:p w:rsidR="00C75288" w:rsidRPr="0031171E" w:rsidRDefault="00C75288" w:rsidP="00636826">
      <w:pPr>
        <w:tabs>
          <w:tab w:val="left" w:pos="2353"/>
        </w:tabs>
        <w:jc w:val="both"/>
      </w:pPr>
      <w:r w:rsidRPr="0031171E">
        <w:rPr>
          <w:b/>
        </w:rPr>
        <w:t>З</w:t>
      </w:r>
      <w:r w:rsidRPr="0031171E">
        <w:t xml:space="preserve"> – Загальна </w:t>
      </w:r>
      <w:r>
        <w:t xml:space="preserve">орієнтовна </w:t>
      </w:r>
      <w:r w:rsidRPr="0031171E">
        <w:t>кошторисна вартість будівництва об’єкта</w:t>
      </w:r>
      <w:r>
        <w:t xml:space="preserve"> </w:t>
      </w:r>
      <w:r w:rsidRPr="0031171E">
        <w:t xml:space="preserve"> – </w:t>
      </w:r>
      <w:r w:rsidRPr="00A957CD">
        <w:rPr>
          <w:szCs w:val="28"/>
        </w:rPr>
        <w:t>1281228,0</w:t>
      </w:r>
      <w:r w:rsidRPr="0031171E">
        <w:t xml:space="preserve"> грн.; </w:t>
      </w:r>
    </w:p>
    <w:p w:rsidR="00C75288" w:rsidRPr="0031171E" w:rsidRDefault="00C75288" w:rsidP="00636826">
      <w:pPr>
        <w:tabs>
          <w:tab w:val="left" w:pos="2353"/>
        </w:tabs>
        <w:jc w:val="both"/>
      </w:pPr>
      <w:r w:rsidRPr="0031171E">
        <w:rPr>
          <w:b/>
        </w:rPr>
        <w:t>В</w:t>
      </w:r>
      <w:r w:rsidRPr="0031171E">
        <w:t xml:space="preserve"> – Відсоток від загальної кошторисної вартості будівництва об’єкта </w:t>
      </w:r>
      <w:r>
        <w:t>–</w:t>
      </w:r>
      <w:r w:rsidRPr="0031171E">
        <w:t xml:space="preserve"> </w:t>
      </w:r>
      <w:r w:rsidRPr="00A957CD">
        <w:t>0.9366</w:t>
      </w:r>
    </w:p>
    <w:p w:rsidR="00C75288" w:rsidRPr="00F31504" w:rsidRDefault="00C75288" w:rsidP="00921ECC">
      <w:pPr>
        <w:tabs>
          <w:tab w:val="left" w:pos="2353"/>
        </w:tabs>
        <w:jc w:val="both"/>
      </w:pPr>
    </w:p>
    <w:p w:rsidR="00C75288" w:rsidRPr="0031171E" w:rsidRDefault="00C75288" w:rsidP="00921ECC">
      <w:pPr>
        <w:tabs>
          <w:tab w:val="left" w:pos="2353"/>
        </w:tabs>
        <w:jc w:val="both"/>
        <w:rPr>
          <w:b/>
        </w:rPr>
      </w:pPr>
    </w:p>
    <w:p w:rsidR="00C75288" w:rsidRPr="00F31504" w:rsidRDefault="00C75288" w:rsidP="00921ECC">
      <w:pPr>
        <w:tabs>
          <w:tab w:val="left" w:pos="2353"/>
        </w:tabs>
        <w:jc w:val="both"/>
        <w:rPr>
          <w:spacing w:val="-13"/>
        </w:rPr>
      </w:pPr>
      <w:r w:rsidRPr="00F31504">
        <w:t>Міський голова:</w:t>
      </w:r>
      <w:r w:rsidRPr="00AC3DA3">
        <w:rPr>
          <w:b/>
          <w:spacing w:val="-13"/>
        </w:rPr>
        <w:t xml:space="preserve"> ________________________</w:t>
      </w:r>
      <w:r w:rsidRPr="00AC3DA3">
        <w:rPr>
          <w:b/>
          <w:spacing w:val="-13"/>
        </w:rPr>
        <w:tab/>
      </w:r>
      <w:r w:rsidRPr="00F31504">
        <w:rPr>
          <w:spacing w:val="-13"/>
        </w:rPr>
        <w:t>О.О.Кіндер</w:t>
      </w:r>
    </w:p>
    <w:p w:rsidR="00C75288" w:rsidRPr="0031171E" w:rsidRDefault="00C75288" w:rsidP="00921ECC">
      <w:pPr>
        <w:widowControl w:val="0"/>
        <w:ind w:firstLine="708"/>
        <w:rPr>
          <w:b/>
        </w:rPr>
      </w:pPr>
      <w:r w:rsidRPr="0031171E">
        <w:rPr>
          <w:spacing w:val="-13"/>
        </w:rPr>
        <w:t>М.П.</w:t>
      </w:r>
      <w:r w:rsidRPr="0031171E">
        <w:rPr>
          <w:spacing w:val="-13"/>
        </w:rPr>
        <w:tab/>
      </w:r>
      <w:r w:rsidRPr="0031171E">
        <w:rPr>
          <w:spacing w:val="-13"/>
        </w:rPr>
        <w:tab/>
      </w:r>
      <w:r w:rsidRPr="0031171E">
        <w:rPr>
          <w:spacing w:val="-13"/>
        </w:rPr>
        <w:tab/>
        <w:t>підпис</w:t>
      </w:r>
      <w:r w:rsidRPr="0031171E">
        <w:rPr>
          <w:spacing w:val="-13"/>
        </w:rPr>
        <w:tab/>
      </w:r>
      <w:r w:rsidRPr="0031171E">
        <w:rPr>
          <w:spacing w:val="-13"/>
        </w:rPr>
        <w:tab/>
        <w:t xml:space="preserve">               </w:t>
      </w:r>
    </w:p>
    <w:p w:rsidR="00C75288" w:rsidRPr="0031171E" w:rsidRDefault="00C75288" w:rsidP="00921ECC">
      <w:pPr>
        <w:widowControl w:val="0"/>
        <w:rPr>
          <w:b/>
          <w:spacing w:val="-13"/>
        </w:rPr>
      </w:pPr>
    </w:p>
    <w:p w:rsidR="00C75288" w:rsidRPr="0031171E" w:rsidRDefault="00C75288" w:rsidP="00921ECC">
      <w:pPr>
        <w:widowControl w:val="0"/>
        <w:rPr>
          <w:b/>
          <w:spacing w:val="-13"/>
        </w:rPr>
      </w:pPr>
      <w:r w:rsidRPr="00F31504">
        <w:rPr>
          <w:spacing w:val="-13"/>
        </w:rPr>
        <w:t>Інвестор:</w:t>
      </w:r>
      <w:r w:rsidRPr="0031171E">
        <w:rPr>
          <w:b/>
          <w:spacing w:val="-13"/>
        </w:rPr>
        <w:t xml:space="preserve"> ________________________________</w:t>
      </w:r>
      <w:r w:rsidRPr="0031171E">
        <w:rPr>
          <w:b/>
          <w:spacing w:val="-13"/>
        </w:rPr>
        <w:tab/>
        <w:t>____________________</w:t>
      </w:r>
    </w:p>
    <w:p w:rsidR="00C75288" w:rsidRPr="0031171E" w:rsidRDefault="00C75288" w:rsidP="00921ECC">
      <w:pPr>
        <w:widowControl w:val="0"/>
        <w:ind w:firstLine="708"/>
        <w:rPr>
          <w:spacing w:val="-13"/>
        </w:rPr>
      </w:pPr>
      <w:r w:rsidRPr="0031171E">
        <w:rPr>
          <w:spacing w:val="-13"/>
        </w:rPr>
        <w:t>М.П.</w:t>
      </w:r>
      <w:r w:rsidRPr="0031171E">
        <w:rPr>
          <w:spacing w:val="-13"/>
        </w:rPr>
        <w:tab/>
      </w:r>
      <w:r w:rsidRPr="0031171E">
        <w:rPr>
          <w:spacing w:val="-13"/>
        </w:rPr>
        <w:tab/>
      </w:r>
      <w:r w:rsidRPr="0031171E">
        <w:rPr>
          <w:spacing w:val="-13"/>
        </w:rPr>
        <w:tab/>
        <w:t>підпис</w:t>
      </w:r>
      <w:r w:rsidRPr="0031171E">
        <w:rPr>
          <w:spacing w:val="-13"/>
        </w:rPr>
        <w:tab/>
      </w:r>
      <w:r w:rsidRPr="0031171E">
        <w:rPr>
          <w:spacing w:val="-13"/>
        </w:rPr>
        <w:tab/>
        <w:t xml:space="preserve">               (ініціали, прізвище)</w:t>
      </w:r>
    </w:p>
    <w:p w:rsidR="00C75288" w:rsidRDefault="00C75288" w:rsidP="00A31CA8">
      <w:pPr>
        <w:rPr>
          <w:szCs w:val="28"/>
        </w:rPr>
      </w:pPr>
    </w:p>
    <w:p w:rsidR="00C75288" w:rsidRDefault="00C75288" w:rsidP="00A31CA8">
      <w:pPr>
        <w:rPr>
          <w:szCs w:val="28"/>
        </w:rPr>
      </w:pPr>
    </w:p>
    <w:p w:rsidR="00C75288" w:rsidRDefault="00C75288" w:rsidP="00A31CA8">
      <w:pPr>
        <w:rPr>
          <w:szCs w:val="28"/>
        </w:rPr>
      </w:pPr>
      <w:r>
        <w:rPr>
          <w:szCs w:val="28"/>
        </w:rPr>
        <w:t>Керуючий справами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В.Б.Бойко</w:t>
      </w:r>
    </w:p>
    <w:p w:rsidR="00C75288" w:rsidRPr="00B159D1" w:rsidRDefault="00C75288" w:rsidP="00B159D1">
      <w:pPr>
        <w:rPr>
          <w:szCs w:val="28"/>
        </w:rPr>
      </w:pPr>
    </w:p>
    <w:sectPr w:rsidR="00C75288" w:rsidRPr="00B159D1" w:rsidSect="00DA12EA">
      <w:type w:val="continuous"/>
      <w:pgSz w:w="11909" w:h="16834"/>
      <w:pgMar w:top="709" w:right="851" w:bottom="426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cs="Times New Roman"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  <w:rPr>
        <w:rFonts w:cs="Times New Roman"/>
      </w:r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A33"/>
    <w:rsid w:val="00022F5F"/>
    <w:rsid w:val="00025F5C"/>
    <w:rsid w:val="00027DF2"/>
    <w:rsid w:val="00053056"/>
    <w:rsid w:val="000708E1"/>
    <w:rsid w:val="00081C2F"/>
    <w:rsid w:val="0008673A"/>
    <w:rsid w:val="00096FF6"/>
    <w:rsid w:val="000A0404"/>
    <w:rsid w:val="000A10C2"/>
    <w:rsid w:val="000D000F"/>
    <w:rsid w:val="000D32A8"/>
    <w:rsid w:val="000D52ED"/>
    <w:rsid w:val="000D75DB"/>
    <w:rsid w:val="000E5BBA"/>
    <w:rsid w:val="000E68D6"/>
    <w:rsid w:val="00100A60"/>
    <w:rsid w:val="0010780A"/>
    <w:rsid w:val="00112FD7"/>
    <w:rsid w:val="00113453"/>
    <w:rsid w:val="00124EEF"/>
    <w:rsid w:val="00125BA6"/>
    <w:rsid w:val="0012773A"/>
    <w:rsid w:val="0012788B"/>
    <w:rsid w:val="00134E20"/>
    <w:rsid w:val="00136B2C"/>
    <w:rsid w:val="00140CDC"/>
    <w:rsid w:val="00154552"/>
    <w:rsid w:val="00172D83"/>
    <w:rsid w:val="00183473"/>
    <w:rsid w:val="00187FA5"/>
    <w:rsid w:val="0019384C"/>
    <w:rsid w:val="001960EF"/>
    <w:rsid w:val="00197821"/>
    <w:rsid w:val="001B7C5E"/>
    <w:rsid w:val="001C23AE"/>
    <w:rsid w:val="001C3FC5"/>
    <w:rsid w:val="001E01A9"/>
    <w:rsid w:val="001E58E3"/>
    <w:rsid w:val="00206990"/>
    <w:rsid w:val="00211C76"/>
    <w:rsid w:val="00213A33"/>
    <w:rsid w:val="00220EFE"/>
    <w:rsid w:val="00225D3C"/>
    <w:rsid w:val="0025197D"/>
    <w:rsid w:val="0026392D"/>
    <w:rsid w:val="00267EFA"/>
    <w:rsid w:val="00276828"/>
    <w:rsid w:val="00282B67"/>
    <w:rsid w:val="00284F41"/>
    <w:rsid w:val="00291056"/>
    <w:rsid w:val="002A0AE4"/>
    <w:rsid w:val="002A6200"/>
    <w:rsid w:val="002D0BE0"/>
    <w:rsid w:val="002E215B"/>
    <w:rsid w:val="002E5CB3"/>
    <w:rsid w:val="002F71B1"/>
    <w:rsid w:val="003000FE"/>
    <w:rsid w:val="0031171E"/>
    <w:rsid w:val="0032341B"/>
    <w:rsid w:val="00326C86"/>
    <w:rsid w:val="00335C89"/>
    <w:rsid w:val="003630C9"/>
    <w:rsid w:val="00367498"/>
    <w:rsid w:val="00367847"/>
    <w:rsid w:val="00374029"/>
    <w:rsid w:val="0037791E"/>
    <w:rsid w:val="003779A4"/>
    <w:rsid w:val="0038434B"/>
    <w:rsid w:val="003859E3"/>
    <w:rsid w:val="00393630"/>
    <w:rsid w:val="003945BF"/>
    <w:rsid w:val="003A30DD"/>
    <w:rsid w:val="003A4D23"/>
    <w:rsid w:val="003A6BF7"/>
    <w:rsid w:val="003B1B14"/>
    <w:rsid w:val="003C68E7"/>
    <w:rsid w:val="003F0E40"/>
    <w:rsid w:val="0041762F"/>
    <w:rsid w:val="00434F34"/>
    <w:rsid w:val="00443981"/>
    <w:rsid w:val="00444120"/>
    <w:rsid w:val="00455283"/>
    <w:rsid w:val="00473933"/>
    <w:rsid w:val="00475EAE"/>
    <w:rsid w:val="00477531"/>
    <w:rsid w:val="00482FEF"/>
    <w:rsid w:val="0048721A"/>
    <w:rsid w:val="00487CD7"/>
    <w:rsid w:val="00496C0B"/>
    <w:rsid w:val="004C72CA"/>
    <w:rsid w:val="004D1AE7"/>
    <w:rsid w:val="004E07A3"/>
    <w:rsid w:val="004E0B1E"/>
    <w:rsid w:val="004E4950"/>
    <w:rsid w:val="004F6C99"/>
    <w:rsid w:val="005158FB"/>
    <w:rsid w:val="00517102"/>
    <w:rsid w:val="005228A8"/>
    <w:rsid w:val="00531A68"/>
    <w:rsid w:val="00533341"/>
    <w:rsid w:val="00556770"/>
    <w:rsid w:val="0057162C"/>
    <w:rsid w:val="00574A55"/>
    <w:rsid w:val="005943A3"/>
    <w:rsid w:val="005B5B3F"/>
    <w:rsid w:val="005C6EE5"/>
    <w:rsid w:val="005D4028"/>
    <w:rsid w:val="005D6CE0"/>
    <w:rsid w:val="005E283C"/>
    <w:rsid w:val="005E6CBD"/>
    <w:rsid w:val="005F7D7C"/>
    <w:rsid w:val="00605D7A"/>
    <w:rsid w:val="00620846"/>
    <w:rsid w:val="00633429"/>
    <w:rsid w:val="00636826"/>
    <w:rsid w:val="006373A5"/>
    <w:rsid w:val="00646B46"/>
    <w:rsid w:val="0065706F"/>
    <w:rsid w:val="00661CF1"/>
    <w:rsid w:val="00663DDF"/>
    <w:rsid w:val="00666448"/>
    <w:rsid w:val="00674E57"/>
    <w:rsid w:val="00674EF9"/>
    <w:rsid w:val="00677BAA"/>
    <w:rsid w:val="00677CE4"/>
    <w:rsid w:val="0068084A"/>
    <w:rsid w:val="00682EB4"/>
    <w:rsid w:val="00683059"/>
    <w:rsid w:val="00685699"/>
    <w:rsid w:val="00690CD1"/>
    <w:rsid w:val="00692A47"/>
    <w:rsid w:val="006A67B7"/>
    <w:rsid w:val="006A79D9"/>
    <w:rsid w:val="006C1160"/>
    <w:rsid w:val="006E39F9"/>
    <w:rsid w:val="006E5120"/>
    <w:rsid w:val="006E73D5"/>
    <w:rsid w:val="006F4352"/>
    <w:rsid w:val="006F50E0"/>
    <w:rsid w:val="006F64C5"/>
    <w:rsid w:val="007000BB"/>
    <w:rsid w:val="0070030B"/>
    <w:rsid w:val="00705464"/>
    <w:rsid w:val="00732140"/>
    <w:rsid w:val="007452D1"/>
    <w:rsid w:val="007608A2"/>
    <w:rsid w:val="00766E61"/>
    <w:rsid w:val="00771E01"/>
    <w:rsid w:val="007728E1"/>
    <w:rsid w:val="0077490B"/>
    <w:rsid w:val="007B05C9"/>
    <w:rsid w:val="007B3246"/>
    <w:rsid w:val="007C5EE2"/>
    <w:rsid w:val="007D5D1C"/>
    <w:rsid w:val="007E4BC9"/>
    <w:rsid w:val="007E5D1E"/>
    <w:rsid w:val="007F0EFC"/>
    <w:rsid w:val="007F0F04"/>
    <w:rsid w:val="007F5E9C"/>
    <w:rsid w:val="00827EAB"/>
    <w:rsid w:val="00834388"/>
    <w:rsid w:val="00840F6F"/>
    <w:rsid w:val="00846A4D"/>
    <w:rsid w:val="00853900"/>
    <w:rsid w:val="00873723"/>
    <w:rsid w:val="0088528F"/>
    <w:rsid w:val="00887743"/>
    <w:rsid w:val="00890F81"/>
    <w:rsid w:val="008A667E"/>
    <w:rsid w:val="008B1461"/>
    <w:rsid w:val="008D55C4"/>
    <w:rsid w:val="008E0571"/>
    <w:rsid w:val="008E6A91"/>
    <w:rsid w:val="008F326C"/>
    <w:rsid w:val="00913F3E"/>
    <w:rsid w:val="00915259"/>
    <w:rsid w:val="00921ECC"/>
    <w:rsid w:val="009254E4"/>
    <w:rsid w:val="00927D52"/>
    <w:rsid w:val="00935E92"/>
    <w:rsid w:val="00940875"/>
    <w:rsid w:val="00941B2E"/>
    <w:rsid w:val="00947D92"/>
    <w:rsid w:val="00961600"/>
    <w:rsid w:val="00967EDB"/>
    <w:rsid w:val="009707D7"/>
    <w:rsid w:val="00974916"/>
    <w:rsid w:val="00975E72"/>
    <w:rsid w:val="00992052"/>
    <w:rsid w:val="009977B7"/>
    <w:rsid w:val="009A0620"/>
    <w:rsid w:val="009A39A0"/>
    <w:rsid w:val="009B7106"/>
    <w:rsid w:val="009C0136"/>
    <w:rsid w:val="009C466E"/>
    <w:rsid w:val="009D2B1F"/>
    <w:rsid w:val="009F1508"/>
    <w:rsid w:val="00A0152B"/>
    <w:rsid w:val="00A03F11"/>
    <w:rsid w:val="00A071C9"/>
    <w:rsid w:val="00A119BD"/>
    <w:rsid w:val="00A12D12"/>
    <w:rsid w:val="00A31CA8"/>
    <w:rsid w:val="00A51144"/>
    <w:rsid w:val="00A54497"/>
    <w:rsid w:val="00A5734E"/>
    <w:rsid w:val="00A67BA9"/>
    <w:rsid w:val="00A73441"/>
    <w:rsid w:val="00A73864"/>
    <w:rsid w:val="00A877F4"/>
    <w:rsid w:val="00A957CD"/>
    <w:rsid w:val="00AA0AFF"/>
    <w:rsid w:val="00AA540F"/>
    <w:rsid w:val="00AC3DA3"/>
    <w:rsid w:val="00AD15FD"/>
    <w:rsid w:val="00AD716D"/>
    <w:rsid w:val="00AE4993"/>
    <w:rsid w:val="00B0290D"/>
    <w:rsid w:val="00B048BB"/>
    <w:rsid w:val="00B10600"/>
    <w:rsid w:val="00B159D1"/>
    <w:rsid w:val="00B31B80"/>
    <w:rsid w:val="00B373D0"/>
    <w:rsid w:val="00B40F9E"/>
    <w:rsid w:val="00B426F5"/>
    <w:rsid w:val="00B442B2"/>
    <w:rsid w:val="00B513BE"/>
    <w:rsid w:val="00B52EAF"/>
    <w:rsid w:val="00B62306"/>
    <w:rsid w:val="00B64899"/>
    <w:rsid w:val="00B73A07"/>
    <w:rsid w:val="00B753D6"/>
    <w:rsid w:val="00B806B4"/>
    <w:rsid w:val="00B87ED6"/>
    <w:rsid w:val="00BB03FC"/>
    <w:rsid w:val="00BD5308"/>
    <w:rsid w:val="00BE29CA"/>
    <w:rsid w:val="00BE6332"/>
    <w:rsid w:val="00BF081D"/>
    <w:rsid w:val="00C10C76"/>
    <w:rsid w:val="00C32C0D"/>
    <w:rsid w:val="00C36B93"/>
    <w:rsid w:val="00C60286"/>
    <w:rsid w:val="00C6334B"/>
    <w:rsid w:val="00C74ECE"/>
    <w:rsid w:val="00C75288"/>
    <w:rsid w:val="00C77F6B"/>
    <w:rsid w:val="00C805FD"/>
    <w:rsid w:val="00CA14D8"/>
    <w:rsid w:val="00CB4084"/>
    <w:rsid w:val="00CB593B"/>
    <w:rsid w:val="00CE08F8"/>
    <w:rsid w:val="00D1123C"/>
    <w:rsid w:val="00D14C43"/>
    <w:rsid w:val="00D334B2"/>
    <w:rsid w:val="00D360DD"/>
    <w:rsid w:val="00D55178"/>
    <w:rsid w:val="00D644CD"/>
    <w:rsid w:val="00D77915"/>
    <w:rsid w:val="00D8454D"/>
    <w:rsid w:val="00D92B42"/>
    <w:rsid w:val="00DA03B4"/>
    <w:rsid w:val="00DA12EA"/>
    <w:rsid w:val="00DB659F"/>
    <w:rsid w:val="00DB77BF"/>
    <w:rsid w:val="00DD1569"/>
    <w:rsid w:val="00DD6BC8"/>
    <w:rsid w:val="00DE19C8"/>
    <w:rsid w:val="00DF267F"/>
    <w:rsid w:val="00E02744"/>
    <w:rsid w:val="00E02814"/>
    <w:rsid w:val="00E10673"/>
    <w:rsid w:val="00E11065"/>
    <w:rsid w:val="00E16980"/>
    <w:rsid w:val="00E16A34"/>
    <w:rsid w:val="00E23653"/>
    <w:rsid w:val="00E238B9"/>
    <w:rsid w:val="00E307EB"/>
    <w:rsid w:val="00E32925"/>
    <w:rsid w:val="00E37490"/>
    <w:rsid w:val="00E415CB"/>
    <w:rsid w:val="00E607F9"/>
    <w:rsid w:val="00E633AE"/>
    <w:rsid w:val="00E66E20"/>
    <w:rsid w:val="00E74EA7"/>
    <w:rsid w:val="00E81504"/>
    <w:rsid w:val="00E836B3"/>
    <w:rsid w:val="00E87300"/>
    <w:rsid w:val="00EB4CFB"/>
    <w:rsid w:val="00EB735F"/>
    <w:rsid w:val="00EE6D0E"/>
    <w:rsid w:val="00EE70B8"/>
    <w:rsid w:val="00EF7498"/>
    <w:rsid w:val="00EF7F48"/>
    <w:rsid w:val="00F0080B"/>
    <w:rsid w:val="00F06344"/>
    <w:rsid w:val="00F07654"/>
    <w:rsid w:val="00F10D7A"/>
    <w:rsid w:val="00F14882"/>
    <w:rsid w:val="00F166D6"/>
    <w:rsid w:val="00F276DD"/>
    <w:rsid w:val="00F27A77"/>
    <w:rsid w:val="00F31504"/>
    <w:rsid w:val="00F41955"/>
    <w:rsid w:val="00F46A5B"/>
    <w:rsid w:val="00F76FCC"/>
    <w:rsid w:val="00F8786A"/>
    <w:rsid w:val="00F9533D"/>
    <w:rsid w:val="00FA78B6"/>
    <w:rsid w:val="00FB5AA6"/>
    <w:rsid w:val="00FC600D"/>
    <w:rsid w:val="00FC623B"/>
    <w:rsid w:val="00FC7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A8"/>
    <w:rPr>
      <w:noProof/>
      <w:sz w:val="28"/>
      <w:szCs w:val="24"/>
      <w:lang w:val="uk-UA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50E0"/>
    <w:rPr>
      <w:rFonts w:cs="Times New Roman"/>
      <w:b/>
      <w:bCs/>
      <w:noProof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noProof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BodyTextIndent">
    <w:name w:val="Body Text Indent"/>
    <w:basedOn w:val="Normal"/>
    <w:link w:val="BodyTextIndentChar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noProof/>
      <w:sz w:val="24"/>
      <w:szCs w:val="24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FC6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C623B"/>
    <w:rPr>
      <w:rFonts w:cs="Times New Roman"/>
      <w:noProof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noProof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rsid w:val="00086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6F50E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44120"/>
    <w:rPr>
      <w:rFonts w:ascii="Courier New" w:hAnsi="Courier New" w:cs="Courier New"/>
      <w:lang w:val="uk-UA" w:eastAsia="uk-UA"/>
    </w:rPr>
  </w:style>
  <w:style w:type="table" w:styleId="TableGrid">
    <w:name w:val="Table Grid"/>
    <w:basedOn w:val="TableNormal"/>
    <w:uiPriority w:val="99"/>
    <w:rsid w:val="00D14C43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rada_vycrish.dot</Template>
  <TotalTime>26</TotalTime>
  <Pages>12</Pages>
  <Words>10139</Words>
  <Characters>5780</Characters>
  <Application>Microsoft Office Outlook</Application>
  <DocSecurity>0</DocSecurity>
  <Lines>0</Lines>
  <Paragraphs>0</Paragraphs>
  <ScaleCrop>false</ScaleCrop>
  <Company>КМР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newadmin</cp:lastModifiedBy>
  <cp:revision>4</cp:revision>
  <cp:lastPrinted>2013-11-19T11:04:00Z</cp:lastPrinted>
  <dcterms:created xsi:type="dcterms:W3CDTF">2013-11-19T11:06:00Z</dcterms:created>
  <dcterms:modified xsi:type="dcterms:W3CDTF">2013-11-22T09:01:00Z</dcterms:modified>
</cp:coreProperties>
</file>