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BD" w:rsidRPr="008C78DA" w:rsidRDefault="00FA6BBD">
      <w:pPr>
        <w:jc w:val="center"/>
        <w:rPr>
          <w:rFonts w:ascii="MS Sans Serif" w:hAnsi="MS Sans Serif"/>
          <w:sz w:val="24"/>
        </w:rPr>
      </w:pPr>
      <w:r w:rsidRPr="008C78DA">
        <w:rPr>
          <w:rFonts w:ascii="Calibri" w:hAnsi="Calibri"/>
          <w:sz w:val="24"/>
        </w:rPr>
        <w:t xml:space="preserve"> </w:t>
      </w:r>
      <w:r w:rsidR="00A70825">
        <w:rPr>
          <w:rFonts w:ascii="MS Sans Serif" w:hAnsi="MS Sans Serif"/>
          <w:sz w:val="24"/>
          <w:lang w:val="en-US" w:eastAsia="en-US"/>
        </w:rPr>
        <w:drawing>
          <wp:inline distT="0" distB="0" distL="0" distR="0">
            <wp:extent cx="571500" cy="7366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BBD" w:rsidRPr="008C78DA" w:rsidRDefault="00FA6BBD" w:rsidP="00444120">
      <w:pPr>
        <w:spacing w:line="360" w:lineRule="auto"/>
        <w:jc w:val="center"/>
        <w:rPr>
          <w:b/>
          <w:bCs/>
          <w:spacing w:val="8"/>
          <w:sz w:val="24"/>
          <w:lang w:val="ru-RU"/>
        </w:rPr>
      </w:pPr>
      <w:r w:rsidRPr="008C78DA">
        <w:rPr>
          <w:b/>
          <w:sz w:val="24"/>
        </w:rPr>
        <w:t>УКРАЇНА</w:t>
      </w:r>
    </w:p>
    <w:p w:rsidR="00FA6BBD" w:rsidRPr="00AA2767" w:rsidRDefault="00FA6BBD" w:rsidP="00444120">
      <w:pPr>
        <w:pStyle w:val="2"/>
        <w:rPr>
          <w:sz w:val="28"/>
          <w:szCs w:val="28"/>
        </w:rPr>
      </w:pPr>
      <w:r w:rsidRPr="00AA2767">
        <w:rPr>
          <w:sz w:val="28"/>
          <w:szCs w:val="28"/>
          <w:lang w:val="ru-RU"/>
        </w:rPr>
        <w:t>КОВЕЛЬСЬКА МІСЬКА РАДА</w:t>
      </w:r>
    </w:p>
    <w:p w:rsidR="00FA6BBD" w:rsidRPr="00AA2767" w:rsidRDefault="00FA6BBD" w:rsidP="00444120">
      <w:pPr>
        <w:pStyle w:val="2"/>
        <w:rPr>
          <w:sz w:val="28"/>
          <w:szCs w:val="28"/>
        </w:rPr>
      </w:pPr>
      <w:r w:rsidRPr="00AA2767">
        <w:rPr>
          <w:sz w:val="28"/>
          <w:szCs w:val="28"/>
        </w:rPr>
        <w:t>ВИКОНАВЧИЙ КОМІТЕТ</w:t>
      </w:r>
    </w:p>
    <w:p w:rsidR="00FA6BBD" w:rsidRPr="008C78DA" w:rsidRDefault="00FA6BBD" w:rsidP="00444120">
      <w:pPr>
        <w:jc w:val="both"/>
        <w:rPr>
          <w:sz w:val="24"/>
        </w:rPr>
      </w:pPr>
    </w:p>
    <w:p w:rsidR="00FA6BBD" w:rsidRDefault="00FA6BBD" w:rsidP="00186B63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AA276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:rsidR="00186B63" w:rsidRPr="00186B63" w:rsidRDefault="00186B63" w:rsidP="00186B63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FA6BBD" w:rsidRPr="000A7D4F" w:rsidRDefault="00FA6BBD">
      <w:pPr>
        <w:spacing w:line="240" w:lineRule="atLeast"/>
        <w:jc w:val="both"/>
        <w:rPr>
          <w:bCs/>
          <w:szCs w:val="28"/>
        </w:rPr>
      </w:pPr>
      <w:r w:rsidRPr="000A7D4F">
        <w:rPr>
          <w:bCs/>
          <w:szCs w:val="28"/>
        </w:rPr>
        <w:t xml:space="preserve"> </w:t>
      </w:r>
      <w:r w:rsidR="00B734FF">
        <w:rPr>
          <w:bCs/>
          <w:szCs w:val="28"/>
        </w:rPr>
        <w:t xml:space="preserve">10.07.2014 </w:t>
      </w:r>
      <w:r w:rsidRPr="000A7D4F">
        <w:rPr>
          <w:bCs/>
          <w:szCs w:val="28"/>
        </w:rPr>
        <w:t>№</w:t>
      </w:r>
      <w:r w:rsidR="00B734FF">
        <w:rPr>
          <w:bCs/>
          <w:szCs w:val="28"/>
        </w:rPr>
        <w:t xml:space="preserve"> 262</w:t>
      </w:r>
    </w:p>
    <w:p w:rsidR="00FA6BBD" w:rsidRPr="000A7D4F" w:rsidRDefault="00FA6BBD">
      <w:pPr>
        <w:spacing w:line="240" w:lineRule="atLeast"/>
        <w:jc w:val="both"/>
        <w:rPr>
          <w:szCs w:val="28"/>
        </w:rPr>
      </w:pPr>
      <w:r w:rsidRPr="000A7D4F">
        <w:rPr>
          <w:b/>
          <w:bCs/>
          <w:szCs w:val="28"/>
        </w:rPr>
        <w:tab/>
      </w:r>
      <w:r w:rsidRPr="000A7D4F">
        <w:rPr>
          <w:szCs w:val="28"/>
        </w:rPr>
        <w:t xml:space="preserve">         </w:t>
      </w:r>
    </w:p>
    <w:p w:rsidR="000B2C6A" w:rsidRDefault="00FA6BBD" w:rsidP="006F50E0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Про   </w:t>
      </w:r>
      <w:r w:rsidR="000B2C6A">
        <w:rPr>
          <w:b w:val="0"/>
          <w:sz w:val="28"/>
          <w:szCs w:val="28"/>
        </w:rPr>
        <w:t xml:space="preserve">виключення та </w:t>
      </w:r>
      <w:r w:rsidRPr="000A7D4F">
        <w:rPr>
          <w:b w:val="0"/>
          <w:sz w:val="28"/>
          <w:szCs w:val="28"/>
        </w:rPr>
        <w:t xml:space="preserve">включення  громадян до списків </w:t>
      </w:r>
    </w:p>
    <w:p w:rsidR="000B2C6A" w:rsidRDefault="00FA6BBD" w:rsidP="006F50E0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на отримання земельних ділянок для будівництва і </w:t>
      </w:r>
    </w:p>
    <w:p w:rsidR="000B2C6A" w:rsidRDefault="00FA6BBD" w:rsidP="006C1160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 xml:space="preserve">обслуговування житлових будинків, господарських </w:t>
      </w:r>
    </w:p>
    <w:p w:rsidR="00FA6BBD" w:rsidRDefault="00FA6BBD" w:rsidP="00186B63">
      <w:pPr>
        <w:pStyle w:val="1"/>
        <w:jc w:val="left"/>
        <w:rPr>
          <w:b w:val="0"/>
          <w:sz w:val="28"/>
          <w:szCs w:val="28"/>
        </w:rPr>
      </w:pPr>
      <w:r w:rsidRPr="000A7D4F">
        <w:rPr>
          <w:b w:val="0"/>
          <w:sz w:val="28"/>
          <w:szCs w:val="28"/>
        </w:rPr>
        <w:t>будівель і споруд</w:t>
      </w:r>
    </w:p>
    <w:p w:rsidR="00DE378B" w:rsidRPr="00DE378B" w:rsidRDefault="00DE378B" w:rsidP="00DE378B"/>
    <w:p w:rsidR="00FA6BBD" w:rsidRDefault="00FA6BBD" w:rsidP="00C540A3">
      <w:pPr>
        <w:jc w:val="both"/>
        <w:rPr>
          <w:szCs w:val="28"/>
        </w:rPr>
      </w:pPr>
      <w:r w:rsidRPr="000A7D4F">
        <w:rPr>
          <w:szCs w:val="28"/>
        </w:rPr>
        <w:t xml:space="preserve">               Відповідно до рішення</w:t>
      </w:r>
      <w:r w:rsidRPr="000A7D4F">
        <w:rPr>
          <w:szCs w:val="28"/>
          <w:lang w:eastAsia="uk-UA"/>
        </w:rPr>
        <w:t xml:space="preserve"> міської ради від 28.07.2011р. №12/31  «</w:t>
      </w:r>
      <w:r w:rsidRPr="000A7D4F">
        <w:rPr>
          <w:szCs w:val="28"/>
        </w:rPr>
        <w:t>Про  затвердження   Положення «Про надання земельних ділянок із земель Ковельської міської ради у межах норм безоплатної приватизації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господарських будівель і споруд» зі змінами внесеними рішенням міської ради №27/36 від 23.08.</w:t>
      </w:r>
      <w:r w:rsidR="0088799C">
        <w:rPr>
          <w:szCs w:val="28"/>
        </w:rPr>
        <w:t>2012р., враховуючи протокол</w:t>
      </w:r>
      <w:r w:rsidR="00F742EB">
        <w:rPr>
          <w:szCs w:val="28"/>
        </w:rPr>
        <w:t>и</w:t>
      </w:r>
      <w:r w:rsidR="0088799C">
        <w:rPr>
          <w:szCs w:val="28"/>
        </w:rPr>
        <w:t xml:space="preserve"> </w:t>
      </w:r>
      <w:r w:rsidR="0088799C" w:rsidRPr="00E32A4F">
        <w:rPr>
          <w:szCs w:val="28"/>
        </w:rPr>
        <w:t xml:space="preserve">№ </w:t>
      </w:r>
      <w:r w:rsidR="00C540A3">
        <w:rPr>
          <w:szCs w:val="28"/>
        </w:rPr>
        <w:t>5</w:t>
      </w:r>
      <w:r w:rsidR="007A13CC">
        <w:rPr>
          <w:szCs w:val="28"/>
        </w:rPr>
        <w:t>3</w:t>
      </w:r>
      <w:r w:rsidRPr="00E32A4F">
        <w:rPr>
          <w:szCs w:val="28"/>
        </w:rPr>
        <w:t xml:space="preserve"> від </w:t>
      </w:r>
      <w:r w:rsidR="00F742EB">
        <w:rPr>
          <w:szCs w:val="28"/>
        </w:rPr>
        <w:t>16.05.2014р.</w:t>
      </w:r>
      <w:r w:rsidR="006A4CCB">
        <w:rPr>
          <w:szCs w:val="28"/>
        </w:rPr>
        <w:t>,</w:t>
      </w:r>
      <w:r w:rsidR="00F742EB">
        <w:rPr>
          <w:szCs w:val="28"/>
        </w:rPr>
        <w:t xml:space="preserve">  №54 від </w:t>
      </w:r>
      <w:r w:rsidR="000B2C6A" w:rsidRPr="00E32A4F">
        <w:rPr>
          <w:szCs w:val="28"/>
        </w:rPr>
        <w:t>0</w:t>
      </w:r>
      <w:r w:rsidR="00997831">
        <w:rPr>
          <w:szCs w:val="28"/>
        </w:rPr>
        <w:t>4</w:t>
      </w:r>
      <w:r w:rsidRPr="00E32A4F">
        <w:rPr>
          <w:szCs w:val="28"/>
        </w:rPr>
        <w:t>.0</w:t>
      </w:r>
      <w:r w:rsidR="00730A0B">
        <w:rPr>
          <w:szCs w:val="28"/>
        </w:rPr>
        <w:t>6</w:t>
      </w:r>
      <w:r w:rsidRPr="00E32A4F">
        <w:rPr>
          <w:szCs w:val="28"/>
        </w:rPr>
        <w:t>.201</w:t>
      </w:r>
      <w:r w:rsidR="000B2C6A" w:rsidRPr="00E32A4F">
        <w:rPr>
          <w:szCs w:val="28"/>
        </w:rPr>
        <w:t>4</w:t>
      </w:r>
      <w:r w:rsidRPr="00E32A4F">
        <w:rPr>
          <w:szCs w:val="28"/>
        </w:rPr>
        <w:t>р.</w:t>
      </w:r>
      <w:r w:rsidR="006A4CCB">
        <w:rPr>
          <w:szCs w:val="28"/>
        </w:rPr>
        <w:t xml:space="preserve"> та №55 від 27.06.2014р.</w:t>
      </w:r>
      <w:r w:rsidRPr="000A7D4F">
        <w:rPr>
          <w:szCs w:val="28"/>
        </w:rPr>
        <w:t xml:space="preserve"> комісії  по розподілу земельних ділянок для будівництва і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>обслуговування житлових будинків,</w:t>
      </w:r>
      <w:r w:rsidRPr="000A7D4F">
        <w:rPr>
          <w:b/>
          <w:bCs/>
          <w:szCs w:val="28"/>
        </w:rPr>
        <w:t xml:space="preserve"> </w:t>
      </w:r>
      <w:r w:rsidRPr="000A7D4F">
        <w:rPr>
          <w:szCs w:val="28"/>
        </w:rPr>
        <w:t xml:space="preserve">господарських будівель і споруд, </w:t>
      </w:r>
      <w:r w:rsidR="00CE2A9C" w:rsidRPr="00CE2A9C">
        <w:rPr>
          <w:szCs w:val="28"/>
        </w:rPr>
        <w:t xml:space="preserve">рішення Ковельської міської ради </w:t>
      </w:r>
      <w:r w:rsidR="00512979">
        <w:rPr>
          <w:szCs w:val="28"/>
        </w:rPr>
        <w:t>«П</w:t>
      </w:r>
      <w:r w:rsidR="00CE2A9C" w:rsidRPr="00CE2A9C">
        <w:rPr>
          <w:szCs w:val="28"/>
        </w:rPr>
        <w:t>ро затвердження проектів землеустрою щодо відведення та надання земельних ділянок громадянам для будівництва і обслуговування жилого будинку, господарських будівель і споруд</w:t>
      </w:r>
      <w:r w:rsidR="00512979">
        <w:rPr>
          <w:szCs w:val="28"/>
        </w:rPr>
        <w:t>» від</w:t>
      </w:r>
      <w:r w:rsidR="00CE2A9C">
        <w:rPr>
          <w:szCs w:val="28"/>
        </w:rPr>
        <w:t xml:space="preserve"> </w:t>
      </w:r>
      <w:r w:rsidR="00C1264C">
        <w:rPr>
          <w:szCs w:val="28"/>
        </w:rPr>
        <w:t>2</w:t>
      </w:r>
      <w:r w:rsidR="00730A0B">
        <w:rPr>
          <w:szCs w:val="28"/>
        </w:rPr>
        <w:t>2</w:t>
      </w:r>
      <w:r w:rsidR="00C1264C">
        <w:rPr>
          <w:szCs w:val="28"/>
        </w:rPr>
        <w:t>.0</w:t>
      </w:r>
      <w:r w:rsidR="00730A0B">
        <w:rPr>
          <w:szCs w:val="28"/>
        </w:rPr>
        <w:t>5</w:t>
      </w:r>
      <w:r w:rsidR="00C1264C">
        <w:rPr>
          <w:szCs w:val="28"/>
        </w:rPr>
        <w:t>.201</w:t>
      </w:r>
      <w:r w:rsidR="00512979">
        <w:rPr>
          <w:szCs w:val="28"/>
        </w:rPr>
        <w:t>4</w:t>
      </w:r>
      <w:r w:rsidR="00C1264C">
        <w:rPr>
          <w:szCs w:val="28"/>
        </w:rPr>
        <w:t>р. №</w:t>
      </w:r>
      <w:r w:rsidR="00512979">
        <w:rPr>
          <w:szCs w:val="28"/>
        </w:rPr>
        <w:t>5</w:t>
      </w:r>
      <w:r w:rsidR="00730A0B">
        <w:rPr>
          <w:szCs w:val="28"/>
        </w:rPr>
        <w:t>5</w:t>
      </w:r>
      <w:r w:rsidR="00C1264C">
        <w:rPr>
          <w:szCs w:val="28"/>
        </w:rPr>
        <w:t>/</w:t>
      </w:r>
      <w:r w:rsidR="001B25FC">
        <w:rPr>
          <w:szCs w:val="28"/>
        </w:rPr>
        <w:t>1</w:t>
      </w:r>
      <w:r w:rsidR="00730A0B">
        <w:rPr>
          <w:szCs w:val="28"/>
        </w:rPr>
        <w:t>4</w:t>
      </w:r>
      <w:r w:rsidR="00C1264C">
        <w:rPr>
          <w:szCs w:val="28"/>
        </w:rPr>
        <w:t xml:space="preserve">, </w:t>
      </w:r>
      <w:r w:rsidR="00512979">
        <w:rPr>
          <w:szCs w:val="28"/>
        </w:rPr>
        <w:t>№5</w:t>
      </w:r>
      <w:r w:rsidR="00730A0B">
        <w:rPr>
          <w:szCs w:val="28"/>
        </w:rPr>
        <w:t>5</w:t>
      </w:r>
      <w:r w:rsidR="00512979">
        <w:rPr>
          <w:szCs w:val="28"/>
        </w:rPr>
        <w:t>/</w:t>
      </w:r>
      <w:r w:rsidR="001B25FC">
        <w:rPr>
          <w:szCs w:val="28"/>
        </w:rPr>
        <w:t>2</w:t>
      </w:r>
      <w:r w:rsidR="00730A0B">
        <w:rPr>
          <w:szCs w:val="28"/>
        </w:rPr>
        <w:t>6</w:t>
      </w:r>
      <w:r w:rsidR="006A4CCB">
        <w:rPr>
          <w:szCs w:val="28"/>
        </w:rPr>
        <w:t xml:space="preserve"> та від 26.06.2014р. №57/19</w:t>
      </w:r>
      <w:r w:rsidR="00512979">
        <w:rPr>
          <w:szCs w:val="28"/>
        </w:rPr>
        <w:t>,</w:t>
      </w:r>
      <w:r w:rsidR="006A4CCB" w:rsidRPr="006A4CCB">
        <w:rPr>
          <w:sz w:val="24"/>
        </w:rPr>
        <w:t xml:space="preserve"> </w:t>
      </w:r>
      <w:r w:rsidR="006A4CCB" w:rsidRPr="006A4CCB">
        <w:rPr>
          <w:szCs w:val="28"/>
        </w:rPr>
        <w:t>рішення Львівського апеляційного адміністративного суду по справі №5226/13 від 05.06.2014р</w:t>
      </w:r>
      <w:r w:rsidR="00512979">
        <w:rPr>
          <w:szCs w:val="28"/>
        </w:rPr>
        <w:t xml:space="preserve"> </w:t>
      </w:r>
      <w:r w:rsidR="00AA2767" w:rsidRPr="00A57C26">
        <w:rPr>
          <w:szCs w:val="28"/>
        </w:rPr>
        <w:t>виконавчий комітет</w:t>
      </w:r>
      <w:r w:rsidR="00DE378B">
        <w:rPr>
          <w:szCs w:val="28"/>
        </w:rPr>
        <w:t xml:space="preserve"> міської ради</w:t>
      </w:r>
    </w:p>
    <w:p w:rsidR="006A4CCB" w:rsidRPr="000A7D4F" w:rsidRDefault="006A4CCB" w:rsidP="00C540A3">
      <w:pPr>
        <w:jc w:val="both"/>
        <w:rPr>
          <w:szCs w:val="28"/>
        </w:rPr>
      </w:pPr>
    </w:p>
    <w:p w:rsidR="00DE378B" w:rsidRDefault="00FA6BBD" w:rsidP="001C4F64">
      <w:pPr>
        <w:ind w:right="43"/>
        <w:rPr>
          <w:szCs w:val="28"/>
        </w:rPr>
      </w:pPr>
      <w:r w:rsidRPr="000A7D4F">
        <w:rPr>
          <w:szCs w:val="28"/>
        </w:rPr>
        <w:t>В И Р І Ш И В :</w:t>
      </w:r>
    </w:p>
    <w:p w:rsidR="006A4CCB" w:rsidRPr="000A7D4F" w:rsidRDefault="006A4CCB" w:rsidP="001C4F64">
      <w:pPr>
        <w:ind w:right="43"/>
        <w:rPr>
          <w:szCs w:val="28"/>
        </w:rPr>
      </w:pPr>
    </w:p>
    <w:p w:rsidR="00FA6BBD" w:rsidRPr="000A7D4F" w:rsidRDefault="00FA6BBD" w:rsidP="00E32A4F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A7D4F">
        <w:rPr>
          <w:szCs w:val="28"/>
        </w:rPr>
        <w:t>1. Включити в загальний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>господарських будівель і споруд згідно з додатком 1.</w:t>
      </w:r>
    </w:p>
    <w:p w:rsidR="00FA6BBD" w:rsidRPr="000A7D4F" w:rsidRDefault="00FA6BBD" w:rsidP="00E32A4F">
      <w:pPr>
        <w:ind w:firstLine="708"/>
        <w:jc w:val="both"/>
        <w:rPr>
          <w:szCs w:val="28"/>
        </w:rPr>
      </w:pPr>
      <w:r w:rsidRPr="000A7D4F">
        <w:rPr>
          <w:szCs w:val="28"/>
        </w:rPr>
        <w:t>2. Включити в першочерговий пільговий</w:t>
      </w:r>
      <w:r w:rsidRPr="000A7D4F">
        <w:rPr>
          <w:b/>
          <w:szCs w:val="28"/>
        </w:rPr>
        <w:t xml:space="preserve"> </w:t>
      </w:r>
      <w:r w:rsidRPr="000A7D4F">
        <w:rPr>
          <w:szCs w:val="28"/>
        </w:rPr>
        <w:t>список громадян 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0A7D4F">
        <w:rPr>
          <w:b/>
          <w:bCs/>
          <w:szCs w:val="28"/>
        </w:rPr>
        <w:t xml:space="preserve">, </w:t>
      </w:r>
      <w:r w:rsidRPr="000A7D4F">
        <w:rPr>
          <w:szCs w:val="28"/>
        </w:rPr>
        <w:t xml:space="preserve">господарських будівель і споруд згідно з додатком 2. </w:t>
      </w:r>
    </w:p>
    <w:p w:rsidR="00DE378B" w:rsidRDefault="006A4CCB" w:rsidP="00730A0B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F218D0">
        <w:rPr>
          <w:szCs w:val="28"/>
        </w:rPr>
        <w:t>.</w:t>
      </w:r>
      <w:r w:rsidR="00F218D0" w:rsidRPr="00F218D0">
        <w:rPr>
          <w:sz w:val="24"/>
        </w:rPr>
        <w:t xml:space="preserve"> </w:t>
      </w:r>
      <w:r w:rsidR="00F218D0" w:rsidRPr="00F218D0">
        <w:rPr>
          <w:szCs w:val="28"/>
        </w:rPr>
        <w:t>Виключити громадян зі списків   щодо надання земельних ділянок у порядку безоплатної їх приватизації для будівництва і</w:t>
      </w:r>
      <w:r w:rsidR="00F218D0" w:rsidRPr="00F218D0">
        <w:rPr>
          <w:b/>
          <w:bCs/>
          <w:szCs w:val="28"/>
        </w:rPr>
        <w:t xml:space="preserve"> </w:t>
      </w:r>
      <w:r w:rsidR="00F218D0" w:rsidRPr="00F218D0">
        <w:rPr>
          <w:szCs w:val="28"/>
        </w:rPr>
        <w:t>обслуговування житлових будинків,</w:t>
      </w:r>
      <w:r w:rsidR="00F218D0" w:rsidRPr="00F218D0">
        <w:rPr>
          <w:b/>
          <w:bCs/>
          <w:szCs w:val="28"/>
        </w:rPr>
        <w:t xml:space="preserve"> </w:t>
      </w:r>
      <w:r w:rsidR="00F218D0" w:rsidRPr="00F218D0">
        <w:rPr>
          <w:szCs w:val="28"/>
        </w:rPr>
        <w:t>господарських будів</w:t>
      </w:r>
      <w:r w:rsidR="00F218D0">
        <w:rPr>
          <w:szCs w:val="28"/>
        </w:rPr>
        <w:t xml:space="preserve">ель і споруд згідно з додатком </w:t>
      </w:r>
      <w:r>
        <w:rPr>
          <w:szCs w:val="28"/>
        </w:rPr>
        <w:t>3</w:t>
      </w:r>
      <w:r w:rsidR="00F218D0" w:rsidRPr="00F218D0">
        <w:rPr>
          <w:szCs w:val="28"/>
        </w:rPr>
        <w:t>.</w:t>
      </w:r>
    </w:p>
    <w:p w:rsidR="00E32A4F" w:rsidRDefault="006A4CCB" w:rsidP="0035143B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4</w:t>
      </w:r>
      <w:r w:rsidR="00FA6BBD" w:rsidRPr="000A7D4F">
        <w:rPr>
          <w:szCs w:val="28"/>
        </w:rPr>
        <w:t xml:space="preserve">. Контроль за виконанням  цього  рішення   покласти на  заступника міського голови  </w:t>
      </w:r>
      <w:r w:rsidR="00E32A4F">
        <w:rPr>
          <w:szCs w:val="28"/>
        </w:rPr>
        <w:t>Юрчука П.П.</w:t>
      </w:r>
    </w:p>
    <w:p w:rsidR="00DE378B" w:rsidRPr="0035143B" w:rsidRDefault="00DE378B" w:rsidP="00730A0B">
      <w:pPr>
        <w:jc w:val="both"/>
        <w:rPr>
          <w:szCs w:val="28"/>
          <w:lang w:val="ru-RU"/>
        </w:rPr>
      </w:pPr>
    </w:p>
    <w:p w:rsidR="00730A0B" w:rsidRDefault="00E32A4F" w:rsidP="00730A0B">
      <w:pPr>
        <w:ind w:right="43"/>
        <w:jc w:val="both"/>
        <w:rPr>
          <w:szCs w:val="28"/>
        </w:rPr>
      </w:pPr>
      <w:r w:rsidRPr="005B501B">
        <w:rPr>
          <w:szCs w:val="28"/>
        </w:rPr>
        <w:t>Міський голова</w:t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</w:r>
      <w:r w:rsidRPr="005B501B">
        <w:rPr>
          <w:szCs w:val="28"/>
        </w:rPr>
        <w:tab/>
        <w:t xml:space="preserve">                        О.О.Кіндер</w:t>
      </w:r>
    </w:p>
    <w:p w:rsidR="00DE378B" w:rsidRPr="00730A0B" w:rsidRDefault="0045117E" w:rsidP="00C540A3">
      <w:pPr>
        <w:jc w:val="both"/>
        <w:rPr>
          <w:sz w:val="24"/>
        </w:rPr>
      </w:pPr>
      <w:r>
        <w:rPr>
          <w:sz w:val="24"/>
        </w:rPr>
        <w:t>Бруча</w:t>
      </w:r>
      <w:r w:rsidR="00E32A4F" w:rsidRPr="00730A0B">
        <w:rPr>
          <w:sz w:val="24"/>
        </w:rPr>
        <w:t xml:space="preserve"> 61755 </w:t>
      </w:r>
    </w:p>
    <w:p w:rsidR="00FA6BBD" w:rsidRPr="00760676" w:rsidRDefault="00FA6BBD" w:rsidP="007F3CA9">
      <w:pPr>
        <w:jc w:val="right"/>
        <w:rPr>
          <w:szCs w:val="28"/>
        </w:rPr>
      </w:pPr>
      <w:r w:rsidRPr="00760676">
        <w:rPr>
          <w:szCs w:val="28"/>
        </w:rPr>
        <w:lastRenderedPageBreak/>
        <w:t>Додаток 1</w:t>
      </w:r>
    </w:p>
    <w:p w:rsidR="00FA6BBD" w:rsidRPr="00760676" w:rsidRDefault="00FA6BBD" w:rsidP="007F3CA9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FA6BBD" w:rsidRPr="00760676" w:rsidRDefault="00B734FF" w:rsidP="007F3CA9">
      <w:pPr>
        <w:jc w:val="right"/>
        <w:rPr>
          <w:szCs w:val="28"/>
        </w:rPr>
      </w:pPr>
      <w:r>
        <w:rPr>
          <w:szCs w:val="28"/>
        </w:rPr>
        <w:t xml:space="preserve">10.07.2014 </w:t>
      </w:r>
      <w:r w:rsidR="00FA6BBD" w:rsidRPr="00760676">
        <w:rPr>
          <w:szCs w:val="28"/>
        </w:rPr>
        <w:t xml:space="preserve"> №</w:t>
      </w:r>
      <w:r>
        <w:rPr>
          <w:szCs w:val="28"/>
        </w:rPr>
        <w:t xml:space="preserve"> 262</w:t>
      </w:r>
    </w:p>
    <w:p w:rsidR="001B25FC" w:rsidRPr="00760676" w:rsidRDefault="001B25FC" w:rsidP="008C78DA">
      <w:pPr>
        <w:rPr>
          <w:szCs w:val="28"/>
        </w:rPr>
      </w:pPr>
    </w:p>
    <w:p w:rsidR="00FA6BBD" w:rsidRPr="00760676" w:rsidRDefault="00FA6BBD" w:rsidP="005E4B13">
      <w:pPr>
        <w:jc w:val="center"/>
        <w:rPr>
          <w:szCs w:val="28"/>
        </w:rPr>
      </w:pPr>
      <w:r w:rsidRPr="00760676">
        <w:rPr>
          <w:szCs w:val="28"/>
        </w:rPr>
        <w:t>Загальний список громадян</w:t>
      </w:r>
    </w:p>
    <w:p w:rsidR="00FA6BBD" w:rsidRDefault="00FA6BBD" w:rsidP="00BC1816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760676">
        <w:rPr>
          <w:b/>
          <w:bCs/>
          <w:szCs w:val="28"/>
        </w:rPr>
        <w:t xml:space="preserve">, </w:t>
      </w:r>
      <w:r w:rsidRPr="00760676">
        <w:rPr>
          <w:szCs w:val="28"/>
        </w:rPr>
        <w:t>господарських будівель і споруд.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201"/>
        <w:gridCol w:w="3969"/>
      </w:tblGrid>
      <w:tr w:rsidR="00FA6BBD" w:rsidRPr="00185565" w:rsidTr="005E4B13">
        <w:tc>
          <w:tcPr>
            <w:tcW w:w="861" w:type="dxa"/>
          </w:tcPr>
          <w:p w:rsidR="00FA6BBD" w:rsidRPr="00185565" w:rsidRDefault="00FA6BBD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FA6BBD" w:rsidRPr="00185565" w:rsidRDefault="0096387A" w:rsidP="00974B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 w:rsidR="007B04CE">
              <w:rPr>
                <w:szCs w:val="28"/>
              </w:rPr>
              <w:t>я, по</w:t>
            </w:r>
            <w:r w:rsidR="00FA6BBD" w:rsidRPr="00185565">
              <w:rPr>
                <w:szCs w:val="28"/>
              </w:rPr>
              <w:t>-батькові</w:t>
            </w:r>
          </w:p>
          <w:p w:rsidR="00FA6BBD" w:rsidRPr="00185565" w:rsidRDefault="00FA6BBD" w:rsidP="00974B8E">
            <w:pPr>
              <w:jc w:val="both"/>
              <w:rPr>
                <w:szCs w:val="28"/>
              </w:rPr>
            </w:pPr>
          </w:p>
        </w:tc>
        <w:tc>
          <w:tcPr>
            <w:tcW w:w="3969" w:type="dxa"/>
          </w:tcPr>
          <w:p w:rsidR="00FA6BBD" w:rsidRPr="00185565" w:rsidRDefault="00FA6BBD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Pr="00185565" w:rsidRDefault="00AA52F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1.</w:t>
            </w:r>
          </w:p>
        </w:tc>
        <w:tc>
          <w:tcPr>
            <w:tcW w:w="5201" w:type="dxa"/>
            <w:vAlign w:val="bottom"/>
          </w:tcPr>
          <w:p w:rsidR="00AA52F5" w:rsidRPr="00AF39B0" w:rsidRDefault="00AA52F5" w:rsidP="00474C3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Єлагін Роман Вікторович 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Pr="00185565" w:rsidRDefault="00AA52F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2.</w:t>
            </w:r>
          </w:p>
        </w:tc>
        <w:tc>
          <w:tcPr>
            <w:tcW w:w="5201" w:type="dxa"/>
            <w:vAlign w:val="bottom"/>
          </w:tcPr>
          <w:p w:rsidR="00AA52F5" w:rsidRPr="00AF39B0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Єлагіна Людмила Євгенівна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5E4B13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Pr="00185565" w:rsidRDefault="00AA52F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3.</w:t>
            </w:r>
          </w:p>
        </w:tc>
        <w:tc>
          <w:tcPr>
            <w:tcW w:w="5201" w:type="dxa"/>
            <w:vAlign w:val="bottom"/>
          </w:tcPr>
          <w:p w:rsidR="00AA52F5" w:rsidRPr="00AF39B0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Крекча Олександр Володимирович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Pr="0018556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201" w:type="dxa"/>
            <w:vAlign w:val="bottom"/>
          </w:tcPr>
          <w:p w:rsidR="00AA52F5" w:rsidRPr="00AF39B0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Іхо Катерина Андріївна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Pr="0018556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201" w:type="dxa"/>
            <w:vAlign w:val="bottom"/>
          </w:tcPr>
          <w:p w:rsidR="00AA52F5" w:rsidRPr="00AF39B0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Омелянчук Тетяна Петрівна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Pr="0018556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5201" w:type="dxa"/>
            <w:vAlign w:val="bottom"/>
          </w:tcPr>
          <w:p w:rsidR="00AA52F5" w:rsidRPr="00AF39B0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Іхо олександр Миколайович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Паробій Наталія Валентинівна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Мартинюк Ірина Миколаївна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 xml:space="preserve">Не публікується відповідно до ст.11, 21 Закону України "Про інформацію"  та рішення Конституційного суду України </w:t>
            </w:r>
            <w:r w:rsidRPr="00AA52F5">
              <w:rPr>
                <w:highlight w:val="black"/>
              </w:rPr>
              <w:lastRenderedPageBreak/>
              <w:t>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Канарська Анна Олександрівна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Єлагіна Лідія Юріївна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Скочук Любов Петрівна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Герез Наталія Вікторівна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Панасюк Світлана Ярославівна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Пікалюк Наталія Вікторівна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Лозовицька Олена Дмитрівна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Павляшик Людмила Петрівна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Даць Сергій Васильович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5201" w:type="dxa"/>
            <w:vAlign w:val="bottom"/>
          </w:tcPr>
          <w:p w:rsidR="00AA52F5" w:rsidRPr="006B11E8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Дерев</w:t>
            </w:r>
            <w:r>
              <w:rPr>
                <w:color w:val="000000"/>
                <w:szCs w:val="28"/>
                <w:lang w:val="en-US"/>
              </w:rPr>
              <w:t>’</w:t>
            </w:r>
            <w:r>
              <w:rPr>
                <w:color w:val="000000"/>
                <w:szCs w:val="28"/>
              </w:rPr>
              <w:t>янчук Мирослава Павлівна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 xml:space="preserve">Не публікується відповідно до ст.11, 21 Закону України "Про інформацію"  та рішення </w:t>
            </w:r>
            <w:r w:rsidRPr="00AA52F5">
              <w:rPr>
                <w:highlight w:val="black"/>
              </w:rPr>
              <w:lastRenderedPageBreak/>
              <w:t>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Залуцька Олена Ярославівна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Дудік Михайло Васильович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Гаврилюк Любов Василівна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Івчик Альона Леонідівна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Ярова Олена Петрівна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Климовець Анна Вікторівна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Лисковець Людмила Василівна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Троцюк Ірина Анатоліївна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A62F8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Тимощук Олена Миколаївна</w:t>
            </w:r>
          </w:p>
        </w:tc>
        <w:tc>
          <w:tcPr>
            <w:tcW w:w="3969" w:type="dxa"/>
          </w:tcPr>
          <w:p w:rsidR="00AA52F5" w:rsidRPr="00AA52F5" w:rsidRDefault="00AA52F5" w:rsidP="001308C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</w:tbl>
    <w:p w:rsidR="00BC1816" w:rsidRDefault="00BC1816" w:rsidP="00896816">
      <w:pPr>
        <w:rPr>
          <w:szCs w:val="28"/>
        </w:rPr>
      </w:pPr>
    </w:p>
    <w:p w:rsidR="001B25FC" w:rsidRDefault="001B25FC" w:rsidP="00896816">
      <w:pPr>
        <w:rPr>
          <w:szCs w:val="28"/>
        </w:rPr>
      </w:pPr>
    </w:p>
    <w:p w:rsidR="001B25FC" w:rsidRDefault="001B25FC" w:rsidP="00896816">
      <w:pPr>
        <w:rPr>
          <w:szCs w:val="28"/>
        </w:rPr>
      </w:pPr>
    </w:p>
    <w:p w:rsidR="00BC1816" w:rsidRDefault="00BC1816" w:rsidP="00896816">
      <w:pPr>
        <w:rPr>
          <w:szCs w:val="28"/>
        </w:rPr>
      </w:pPr>
    </w:p>
    <w:p w:rsidR="0045117E" w:rsidRDefault="0045117E" w:rsidP="0045117E">
      <w:pPr>
        <w:rPr>
          <w:szCs w:val="28"/>
        </w:rPr>
      </w:pPr>
      <w:r>
        <w:rPr>
          <w:szCs w:val="28"/>
        </w:rPr>
        <w:t>Заступник міського голови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І.Я.Прокопів</w:t>
      </w:r>
    </w:p>
    <w:p w:rsidR="00BC1816" w:rsidRDefault="00BC1816" w:rsidP="00896816">
      <w:pPr>
        <w:rPr>
          <w:szCs w:val="28"/>
        </w:rPr>
      </w:pPr>
    </w:p>
    <w:p w:rsidR="00BC1816" w:rsidRDefault="00BC1816" w:rsidP="00896816">
      <w:pPr>
        <w:rPr>
          <w:szCs w:val="28"/>
        </w:rPr>
      </w:pPr>
    </w:p>
    <w:p w:rsidR="00BC1816" w:rsidRDefault="00BC1816" w:rsidP="00896816">
      <w:pPr>
        <w:rPr>
          <w:szCs w:val="28"/>
        </w:rPr>
      </w:pPr>
    </w:p>
    <w:p w:rsidR="00BC1816" w:rsidRDefault="00BC1816" w:rsidP="00896816">
      <w:pPr>
        <w:rPr>
          <w:szCs w:val="28"/>
        </w:rPr>
      </w:pPr>
    </w:p>
    <w:p w:rsidR="0035143B" w:rsidRDefault="0035143B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1B25FC" w:rsidRDefault="001B25FC" w:rsidP="0035143B">
      <w:pPr>
        <w:rPr>
          <w:szCs w:val="28"/>
        </w:rPr>
      </w:pPr>
    </w:p>
    <w:p w:rsidR="00730A0B" w:rsidRDefault="00730A0B" w:rsidP="0035143B">
      <w:pPr>
        <w:rPr>
          <w:szCs w:val="28"/>
        </w:rPr>
      </w:pPr>
    </w:p>
    <w:p w:rsidR="00730A0B" w:rsidRDefault="00730A0B" w:rsidP="0035143B">
      <w:pPr>
        <w:rPr>
          <w:szCs w:val="28"/>
        </w:rPr>
      </w:pPr>
    </w:p>
    <w:p w:rsidR="00730A0B" w:rsidRDefault="00730A0B" w:rsidP="0035143B">
      <w:pPr>
        <w:rPr>
          <w:szCs w:val="28"/>
        </w:rPr>
      </w:pPr>
    </w:p>
    <w:p w:rsidR="00730A0B" w:rsidRDefault="00730A0B" w:rsidP="0035143B">
      <w:pPr>
        <w:rPr>
          <w:szCs w:val="28"/>
        </w:rPr>
      </w:pPr>
    </w:p>
    <w:p w:rsidR="008F2BF7" w:rsidRDefault="008F2BF7" w:rsidP="0035143B">
      <w:pPr>
        <w:rPr>
          <w:szCs w:val="28"/>
        </w:rPr>
      </w:pPr>
    </w:p>
    <w:p w:rsidR="008F2BF7" w:rsidRDefault="008F2BF7" w:rsidP="0035143B">
      <w:pPr>
        <w:rPr>
          <w:szCs w:val="28"/>
        </w:rPr>
      </w:pPr>
    </w:p>
    <w:p w:rsidR="008F2BF7" w:rsidRDefault="008F2BF7" w:rsidP="0035143B">
      <w:pPr>
        <w:rPr>
          <w:szCs w:val="28"/>
        </w:rPr>
      </w:pPr>
    </w:p>
    <w:p w:rsidR="008F2BF7" w:rsidRDefault="008F2BF7" w:rsidP="0035143B">
      <w:pPr>
        <w:rPr>
          <w:szCs w:val="28"/>
        </w:rPr>
      </w:pPr>
    </w:p>
    <w:p w:rsidR="00730A0B" w:rsidRDefault="00730A0B" w:rsidP="0035143B">
      <w:pPr>
        <w:rPr>
          <w:szCs w:val="28"/>
        </w:rPr>
      </w:pPr>
    </w:p>
    <w:p w:rsidR="00FA6BBD" w:rsidRPr="00760676" w:rsidRDefault="00FA6BBD" w:rsidP="005E1802">
      <w:pPr>
        <w:jc w:val="right"/>
        <w:rPr>
          <w:szCs w:val="28"/>
        </w:rPr>
      </w:pPr>
      <w:r w:rsidRPr="00760676">
        <w:rPr>
          <w:szCs w:val="28"/>
        </w:rPr>
        <w:t>Додаток 2</w:t>
      </w:r>
    </w:p>
    <w:p w:rsidR="00FA6BBD" w:rsidRPr="00760676" w:rsidRDefault="00FA6BBD" w:rsidP="005E1802">
      <w:pPr>
        <w:jc w:val="right"/>
        <w:rPr>
          <w:szCs w:val="28"/>
        </w:rPr>
      </w:pPr>
      <w:r w:rsidRPr="00760676">
        <w:rPr>
          <w:szCs w:val="28"/>
        </w:rPr>
        <w:t>до рішення виконавчого комітету</w:t>
      </w:r>
    </w:p>
    <w:p w:rsidR="00FA6BBD" w:rsidRPr="00760676" w:rsidRDefault="00B734FF" w:rsidP="0096735D">
      <w:pPr>
        <w:jc w:val="right"/>
        <w:rPr>
          <w:szCs w:val="28"/>
        </w:rPr>
      </w:pPr>
      <w:r>
        <w:rPr>
          <w:szCs w:val="28"/>
        </w:rPr>
        <w:t>10.07.2014</w:t>
      </w:r>
      <w:r w:rsidR="00FA6BBD" w:rsidRPr="00760676">
        <w:rPr>
          <w:szCs w:val="28"/>
        </w:rPr>
        <w:t xml:space="preserve"> №</w:t>
      </w:r>
      <w:r>
        <w:rPr>
          <w:szCs w:val="28"/>
        </w:rPr>
        <w:t xml:space="preserve"> 262</w:t>
      </w:r>
    </w:p>
    <w:p w:rsidR="001B25FC" w:rsidRPr="00760676" w:rsidRDefault="001B25FC" w:rsidP="008C78DA">
      <w:pPr>
        <w:jc w:val="both"/>
        <w:rPr>
          <w:szCs w:val="28"/>
        </w:rPr>
      </w:pPr>
    </w:p>
    <w:p w:rsidR="00FA6BBD" w:rsidRPr="00760676" w:rsidRDefault="00FA6BBD" w:rsidP="00896816">
      <w:pPr>
        <w:jc w:val="center"/>
        <w:rPr>
          <w:szCs w:val="28"/>
        </w:rPr>
      </w:pPr>
      <w:r w:rsidRPr="00760676">
        <w:rPr>
          <w:szCs w:val="28"/>
        </w:rPr>
        <w:t>Першочерговий пільговий список громадян</w:t>
      </w:r>
    </w:p>
    <w:p w:rsidR="00BC1816" w:rsidRDefault="00FA6BBD" w:rsidP="00BC1816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для отримання земельних ділянок із земель  міської ради у межах</w:t>
      </w:r>
    </w:p>
    <w:p w:rsidR="00BC1816" w:rsidRDefault="00FA6BBD" w:rsidP="00BC1816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 xml:space="preserve"> норм безоплатної приватизації для будівництва і обслуговування</w:t>
      </w:r>
    </w:p>
    <w:p w:rsidR="00FA6BBD" w:rsidRDefault="00FA6BBD" w:rsidP="00BC1816">
      <w:pPr>
        <w:autoSpaceDE w:val="0"/>
        <w:autoSpaceDN w:val="0"/>
        <w:adjustRightInd w:val="0"/>
        <w:jc w:val="center"/>
        <w:rPr>
          <w:szCs w:val="28"/>
        </w:rPr>
      </w:pPr>
      <w:r w:rsidRPr="00760676">
        <w:rPr>
          <w:szCs w:val="28"/>
        </w:rPr>
        <w:t>житлових</w:t>
      </w:r>
      <w:r w:rsidR="00BC1816">
        <w:rPr>
          <w:szCs w:val="28"/>
        </w:rPr>
        <w:t xml:space="preserve"> </w:t>
      </w:r>
      <w:r w:rsidRPr="00760676">
        <w:rPr>
          <w:szCs w:val="28"/>
        </w:rPr>
        <w:t>будинків</w:t>
      </w:r>
      <w:r w:rsidRPr="00760676">
        <w:rPr>
          <w:b/>
          <w:bCs/>
          <w:szCs w:val="28"/>
        </w:rPr>
        <w:t xml:space="preserve">, </w:t>
      </w:r>
      <w:r w:rsidRPr="00760676">
        <w:rPr>
          <w:szCs w:val="28"/>
        </w:rPr>
        <w:t>господарських будівель і споруд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201"/>
        <w:gridCol w:w="3794"/>
      </w:tblGrid>
      <w:tr w:rsidR="00FA6BBD" w:rsidRPr="00185565" w:rsidTr="00EA7571">
        <w:tc>
          <w:tcPr>
            <w:tcW w:w="861" w:type="dxa"/>
          </w:tcPr>
          <w:p w:rsidR="00FA6BBD" w:rsidRPr="00185565" w:rsidRDefault="00FA6BBD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№п/п</w:t>
            </w:r>
          </w:p>
        </w:tc>
        <w:tc>
          <w:tcPr>
            <w:tcW w:w="5201" w:type="dxa"/>
          </w:tcPr>
          <w:p w:rsidR="00FA6BBD" w:rsidRPr="00185565" w:rsidRDefault="0096387A" w:rsidP="00974B8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 w:rsidR="007B04CE">
              <w:rPr>
                <w:szCs w:val="28"/>
              </w:rPr>
              <w:t>я, по</w:t>
            </w:r>
            <w:r w:rsidR="00FA6BBD" w:rsidRPr="00185565">
              <w:rPr>
                <w:szCs w:val="28"/>
              </w:rPr>
              <w:t>-батькові</w:t>
            </w:r>
          </w:p>
          <w:p w:rsidR="00FA6BBD" w:rsidRPr="00185565" w:rsidRDefault="00FA6BBD" w:rsidP="00974B8E">
            <w:pPr>
              <w:jc w:val="both"/>
              <w:rPr>
                <w:szCs w:val="28"/>
              </w:rPr>
            </w:pPr>
          </w:p>
        </w:tc>
        <w:tc>
          <w:tcPr>
            <w:tcW w:w="3794" w:type="dxa"/>
          </w:tcPr>
          <w:p w:rsidR="00FA6BBD" w:rsidRPr="00185565" w:rsidRDefault="00FA6BBD" w:rsidP="00974B8E">
            <w:pPr>
              <w:jc w:val="both"/>
              <w:rPr>
                <w:szCs w:val="28"/>
              </w:rPr>
            </w:pPr>
            <w:r w:rsidRPr="00185565">
              <w:rPr>
                <w:szCs w:val="28"/>
              </w:rPr>
              <w:t>Адреса</w:t>
            </w:r>
          </w:p>
        </w:tc>
      </w:tr>
      <w:tr w:rsidR="00AA52F5" w:rsidRPr="00185565" w:rsidTr="0062148A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Pr="00185565" w:rsidRDefault="00AA52F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1.</w:t>
            </w:r>
          </w:p>
        </w:tc>
        <w:tc>
          <w:tcPr>
            <w:tcW w:w="5201" w:type="dxa"/>
            <w:vAlign w:val="bottom"/>
          </w:tcPr>
          <w:p w:rsidR="00AA52F5" w:rsidRPr="00AF39B0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Філончук Степан Васильович</w:t>
            </w:r>
          </w:p>
        </w:tc>
        <w:tc>
          <w:tcPr>
            <w:tcW w:w="3794" w:type="dxa"/>
          </w:tcPr>
          <w:p w:rsidR="00AA52F5" w:rsidRPr="00AA52F5" w:rsidRDefault="00AA52F5" w:rsidP="00E9104E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2148A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Pr="00185565" w:rsidRDefault="00AA52F5" w:rsidP="00974B8E">
            <w:pPr>
              <w:jc w:val="center"/>
              <w:rPr>
                <w:szCs w:val="28"/>
              </w:rPr>
            </w:pPr>
            <w:r w:rsidRPr="00185565">
              <w:rPr>
                <w:szCs w:val="28"/>
              </w:rPr>
              <w:t>2.</w:t>
            </w:r>
          </w:p>
        </w:tc>
        <w:tc>
          <w:tcPr>
            <w:tcW w:w="5201" w:type="dxa"/>
            <w:vAlign w:val="bottom"/>
          </w:tcPr>
          <w:p w:rsidR="00AA52F5" w:rsidRPr="00AF39B0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Павляшик Наталія Анатоліївна</w:t>
            </w:r>
          </w:p>
        </w:tc>
        <w:tc>
          <w:tcPr>
            <w:tcW w:w="3794" w:type="dxa"/>
          </w:tcPr>
          <w:p w:rsidR="00AA52F5" w:rsidRPr="00AA52F5" w:rsidRDefault="00AA52F5" w:rsidP="00E9104E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 xml:space="preserve">Не публікується відповідно до ст.11, 21 Закону України </w:t>
            </w:r>
            <w:r w:rsidRPr="00AA52F5">
              <w:rPr>
                <w:highlight w:val="black"/>
              </w:rPr>
              <w:lastRenderedPageBreak/>
              <w:t>"Про інформацію"  та рішення Конституційного суду України № 2</w:t>
            </w:r>
          </w:p>
        </w:tc>
      </w:tr>
      <w:tr w:rsidR="00AA52F5" w:rsidRPr="00185565" w:rsidTr="0062148A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Стеренчук Валентина Михайлівна</w:t>
            </w:r>
          </w:p>
        </w:tc>
        <w:tc>
          <w:tcPr>
            <w:tcW w:w="3794" w:type="dxa"/>
          </w:tcPr>
          <w:p w:rsidR="00AA52F5" w:rsidRPr="00AA52F5" w:rsidRDefault="00AA52F5" w:rsidP="00E9104E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2148A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Якимчук Оксана Василівна</w:t>
            </w:r>
          </w:p>
        </w:tc>
        <w:tc>
          <w:tcPr>
            <w:tcW w:w="3794" w:type="dxa"/>
          </w:tcPr>
          <w:p w:rsidR="00AA52F5" w:rsidRPr="00AA52F5" w:rsidRDefault="00AA52F5" w:rsidP="00E9104E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2148A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201" w:type="dxa"/>
            <w:vAlign w:val="bottom"/>
          </w:tcPr>
          <w:p w:rsidR="00AA52F5" w:rsidRPr="0082665F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Лук</w:t>
            </w:r>
            <w:r>
              <w:rPr>
                <w:color w:val="000000"/>
                <w:szCs w:val="28"/>
                <w:lang w:val="en-US"/>
              </w:rPr>
              <w:t>’</w:t>
            </w:r>
            <w:r>
              <w:rPr>
                <w:color w:val="000000"/>
                <w:szCs w:val="28"/>
              </w:rPr>
              <w:t>янчук Ніна Андріївна</w:t>
            </w:r>
          </w:p>
        </w:tc>
        <w:tc>
          <w:tcPr>
            <w:tcW w:w="3794" w:type="dxa"/>
          </w:tcPr>
          <w:p w:rsidR="00AA52F5" w:rsidRPr="00AA52F5" w:rsidRDefault="00AA52F5" w:rsidP="00E9104E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2148A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Приступа Галина Степанівна</w:t>
            </w:r>
          </w:p>
        </w:tc>
        <w:tc>
          <w:tcPr>
            <w:tcW w:w="3794" w:type="dxa"/>
          </w:tcPr>
          <w:p w:rsidR="00AA52F5" w:rsidRPr="00AA52F5" w:rsidRDefault="00AA52F5" w:rsidP="00E9104E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2148A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Єлагін Михайло Вікторович</w:t>
            </w:r>
          </w:p>
        </w:tc>
        <w:tc>
          <w:tcPr>
            <w:tcW w:w="3794" w:type="dxa"/>
          </w:tcPr>
          <w:p w:rsidR="00AA52F5" w:rsidRPr="00AA52F5" w:rsidRDefault="00AA52F5" w:rsidP="00E9104E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2148A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Самарчук Анатолій Тарасович</w:t>
            </w:r>
          </w:p>
        </w:tc>
        <w:tc>
          <w:tcPr>
            <w:tcW w:w="3794" w:type="dxa"/>
          </w:tcPr>
          <w:p w:rsidR="00AA52F5" w:rsidRPr="00AA52F5" w:rsidRDefault="00AA52F5" w:rsidP="00E9104E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185565" w:rsidTr="0062148A">
        <w:tc>
          <w:tcPr>
            <w:tcW w:w="861" w:type="dxa"/>
          </w:tcPr>
          <w:p w:rsidR="00AA52F5" w:rsidRDefault="00AA52F5" w:rsidP="00974B8E">
            <w:pPr>
              <w:jc w:val="center"/>
              <w:rPr>
                <w:szCs w:val="28"/>
              </w:rPr>
            </w:pPr>
          </w:p>
          <w:p w:rsidR="00AA52F5" w:rsidRDefault="00AA52F5" w:rsidP="00974B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5201" w:type="dxa"/>
            <w:vAlign w:val="bottom"/>
          </w:tcPr>
          <w:p w:rsidR="00AA52F5" w:rsidRDefault="00AA52F5" w:rsidP="00974B8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Пиц Михайло Іванович</w:t>
            </w:r>
          </w:p>
        </w:tc>
        <w:tc>
          <w:tcPr>
            <w:tcW w:w="3794" w:type="dxa"/>
          </w:tcPr>
          <w:p w:rsidR="00AA52F5" w:rsidRPr="00AA52F5" w:rsidRDefault="00AA52F5" w:rsidP="00E9104E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</w:tbl>
    <w:p w:rsidR="000D3CA6" w:rsidRDefault="000D3CA6" w:rsidP="00DB4954">
      <w:pPr>
        <w:rPr>
          <w:sz w:val="24"/>
        </w:rPr>
      </w:pPr>
    </w:p>
    <w:p w:rsidR="00E721C0" w:rsidRDefault="00E721C0" w:rsidP="00DB4954">
      <w:pPr>
        <w:rPr>
          <w:sz w:val="24"/>
        </w:rPr>
      </w:pPr>
    </w:p>
    <w:p w:rsidR="000D3CA6" w:rsidRPr="008C78DA" w:rsidRDefault="000D3CA6" w:rsidP="00DB4954">
      <w:pPr>
        <w:rPr>
          <w:sz w:val="24"/>
        </w:rPr>
      </w:pPr>
    </w:p>
    <w:p w:rsidR="0045117E" w:rsidRDefault="0045117E" w:rsidP="0045117E">
      <w:pPr>
        <w:rPr>
          <w:szCs w:val="28"/>
        </w:rPr>
      </w:pPr>
      <w:r>
        <w:rPr>
          <w:szCs w:val="28"/>
        </w:rPr>
        <w:t>Заступник міського голови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І.Я.Прокопів</w:t>
      </w:r>
    </w:p>
    <w:p w:rsidR="00FA6BBD" w:rsidRDefault="00FA6BBD" w:rsidP="008C78DA">
      <w:pPr>
        <w:jc w:val="both"/>
        <w:rPr>
          <w:sz w:val="20"/>
          <w:szCs w:val="20"/>
        </w:rPr>
      </w:pPr>
    </w:p>
    <w:p w:rsidR="00FA6BBD" w:rsidRDefault="00FA6BBD" w:rsidP="008C78DA">
      <w:pPr>
        <w:jc w:val="both"/>
        <w:rPr>
          <w:sz w:val="20"/>
          <w:szCs w:val="20"/>
        </w:rPr>
      </w:pPr>
    </w:p>
    <w:p w:rsidR="0096387A" w:rsidRDefault="0096387A" w:rsidP="0096387A">
      <w:pPr>
        <w:rPr>
          <w:szCs w:val="28"/>
          <w:lang w:val="ru-RU"/>
        </w:rPr>
      </w:pPr>
    </w:p>
    <w:p w:rsidR="000D3CA6" w:rsidRDefault="000D3CA6" w:rsidP="0096387A">
      <w:pPr>
        <w:rPr>
          <w:szCs w:val="28"/>
          <w:lang w:val="ru-RU"/>
        </w:rPr>
      </w:pPr>
    </w:p>
    <w:p w:rsidR="000D3CA6" w:rsidRDefault="000D3CA6" w:rsidP="0096387A">
      <w:pPr>
        <w:rPr>
          <w:szCs w:val="28"/>
          <w:lang w:val="ru-RU"/>
        </w:rPr>
      </w:pPr>
    </w:p>
    <w:p w:rsidR="000D3CA6" w:rsidRDefault="000D3CA6" w:rsidP="0096387A">
      <w:pPr>
        <w:rPr>
          <w:szCs w:val="28"/>
          <w:lang w:val="ru-RU"/>
        </w:rPr>
      </w:pPr>
    </w:p>
    <w:p w:rsidR="000D3CA6" w:rsidRDefault="000D3CA6" w:rsidP="0096387A">
      <w:pPr>
        <w:rPr>
          <w:szCs w:val="28"/>
          <w:lang w:val="ru-RU"/>
        </w:rPr>
      </w:pPr>
    </w:p>
    <w:p w:rsidR="000D3CA6" w:rsidRDefault="000D3CA6" w:rsidP="0096387A">
      <w:pPr>
        <w:rPr>
          <w:szCs w:val="28"/>
          <w:lang w:val="ru-RU"/>
        </w:rPr>
      </w:pPr>
    </w:p>
    <w:p w:rsidR="000D3CA6" w:rsidRDefault="000D3CA6" w:rsidP="0096387A">
      <w:pPr>
        <w:rPr>
          <w:szCs w:val="28"/>
          <w:lang w:val="ru-RU"/>
        </w:rPr>
      </w:pPr>
    </w:p>
    <w:p w:rsidR="000D3CA6" w:rsidRDefault="000D3CA6" w:rsidP="0096387A">
      <w:pPr>
        <w:rPr>
          <w:szCs w:val="28"/>
          <w:lang w:val="ru-RU"/>
        </w:rPr>
      </w:pPr>
    </w:p>
    <w:p w:rsidR="000D3CA6" w:rsidRDefault="000D3CA6" w:rsidP="0096387A">
      <w:pPr>
        <w:rPr>
          <w:szCs w:val="28"/>
          <w:lang w:val="ru-RU"/>
        </w:rPr>
      </w:pPr>
    </w:p>
    <w:p w:rsidR="000D3CA6" w:rsidRDefault="000D3CA6" w:rsidP="0096387A">
      <w:pPr>
        <w:rPr>
          <w:szCs w:val="28"/>
          <w:lang w:val="ru-RU"/>
        </w:rPr>
      </w:pPr>
    </w:p>
    <w:p w:rsidR="000D3CA6" w:rsidRDefault="000D3CA6" w:rsidP="0096387A">
      <w:pPr>
        <w:rPr>
          <w:szCs w:val="28"/>
          <w:lang w:val="ru-RU"/>
        </w:rPr>
      </w:pPr>
    </w:p>
    <w:p w:rsidR="008F2BF7" w:rsidRDefault="008F2BF7" w:rsidP="0096387A">
      <w:pPr>
        <w:rPr>
          <w:szCs w:val="28"/>
          <w:lang w:val="ru-RU"/>
        </w:rPr>
      </w:pPr>
    </w:p>
    <w:p w:rsidR="008F2BF7" w:rsidRDefault="008F2BF7" w:rsidP="0096387A">
      <w:pPr>
        <w:rPr>
          <w:szCs w:val="28"/>
          <w:lang w:val="ru-RU"/>
        </w:rPr>
      </w:pPr>
    </w:p>
    <w:p w:rsidR="008F2BF7" w:rsidRDefault="008F2BF7" w:rsidP="0096387A">
      <w:pPr>
        <w:rPr>
          <w:szCs w:val="28"/>
          <w:lang w:val="ru-RU"/>
        </w:rPr>
      </w:pPr>
    </w:p>
    <w:p w:rsidR="008F2BF7" w:rsidRDefault="008F2BF7" w:rsidP="004D077B">
      <w:pPr>
        <w:jc w:val="both"/>
        <w:rPr>
          <w:sz w:val="24"/>
        </w:rPr>
      </w:pPr>
    </w:p>
    <w:p w:rsidR="00C508F1" w:rsidRDefault="00C508F1" w:rsidP="00A57C26">
      <w:pPr>
        <w:jc w:val="right"/>
        <w:rPr>
          <w:szCs w:val="28"/>
        </w:rPr>
      </w:pPr>
    </w:p>
    <w:p w:rsidR="00A57C26" w:rsidRPr="00A57C26" w:rsidRDefault="00A57C26" w:rsidP="00A57C26">
      <w:pPr>
        <w:jc w:val="right"/>
        <w:rPr>
          <w:szCs w:val="28"/>
        </w:rPr>
      </w:pPr>
      <w:r w:rsidRPr="00A57C26">
        <w:rPr>
          <w:szCs w:val="28"/>
        </w:rPr>
        <w:t xml:space="preserve">Додаток </w:t>
      </w:r>
      <w:r w:rsidR="00E93C08">
        <w:rPr>
          <w:szCs w:val="28"/>
        </w:rPr>
        <w:t>3</w:t>
      </w:r>
    </w:p>
    <w:p w:rsidR="00A57C26" w:rsidRPr="00A57C26" w:rsidRDefault="00A57C26" w:rsidP="00A57C26">
      <w:pPr>
        <w:jc w:val="right"/>
        <w:rPr>
          <w:szCs w:val="28"/>
        </w:rPr>
      </w:pPr>
      <w:r w:rsidRPr="00A57C26">
        <w:rPr>
          <w:szCs w:val="28"/>
        </w:rPr>
        <w:t>до рішення виконавчого комітету</w:t>
      </w:r>
    </w:p>
    <w:p w:rsidR="00A57C26" w:rsidRPr="00A57C26" w:rsidRDefault="00B734FF" w:rsidP="00A57C26">
      <w:pPr>
        <w:jc w:val="right"/>
        <w:rPr>
          <w:szCs w:val="28"/>
        </w:rPr>
      </w:pPr>
      <w:r>
        <w:rPr>
          <w:szCs w:val="28"/>
        </w:rPr>
        <w:t>10.07.2014</w:t>
      </w:r>
      <w:r w:rsidR="00A57C26" w:rsidRPr="00A57C26">
        <w:rPr>
          <w:szCs w:val="28"/>
        </w:rPr>
        <w:t xml:space="preserve"> №</w:t>
      </w:r>
      <w:r>
        <w:rPr>
          <w:szCs w:val="28"/>
        </w:rPr>
        <w:t xml:space="preserve"> 262</w:t>
      </w:r>
    </w:p>
    <w:p w:rsidR="00A57C26" w:rsidRPr="00A57C26" w:rsidRDefault="00A57C26" w:rsidP="00A57C26">
      <w:pPr>
        <w:jc w:val="both"/>
        <w:rPr>
          <w:szCs w:val="28"/>
        </w:rPr>
      </w:pPr>
    </w:p>
    <w:p w:rsidR="007B2DE4" w:rsidRDefault="007B2DE4" w:rsidP="00A57C26">
      <w:pPr>
        <w:jc w:val="center"/>
        <w:rPr>
          <w:szCs w:val="28"/>
        </w:rPr>
      </w:pPr>
      <w:r>
        <w:rPr>
          <w:szCs w:val="28"/>
        </w:rPr>
        <w:t>С</w:t>
      </w:r>
      <w:r w:rsidR="00A57C26" w:rsidRPr="00A57C26">
        <w:rPr>
          <w:szCs w:val="28"/>
        </w:rPr>
        <w:t xml:space="preserve">писок  громадян, </w:t>
      </w:r>
    </w:p>
    <w:p w:rsidR="00A57C26" w:rsidRPr="00A57C26" w:rsidRDefault="00A57C26" w:rsidP="00A57C26">
      <w:pPr>
        <w:jc w:val="center"/>
        <w:rPr>
          <w:szCs w:val="28"/>
        </w:rPr>
      </w:pPr>
      <w:r w:rsidRPr="00A57C26">
        <w:rPr>
          <w:szCs w:val="28"/>
        </w:rPr>
        <w:t>які підлягають виключенню зі списків</w:t>
      </w:r>
    </w:p>
    <w:p w:rsidR="00A57C26" w:rsidRPr="00A57C26" w:rsidRDefault="00A57C26" w:rsidP="000D3CA6">
      <w:pPr>
        <w:autoSpaceDE w:val="0"/>
        <w:autoSpaceDN w:val="0"/>
        <w:adjustRightInd w:val="0"/>
        <w:jc w:val="center"/>
        <w:rPr>
          <w:szCs w:val="28"/>
        </w:rPr>
      </w:pPr>
      <w:r w:rsidRPr="00A57C26">
        <w:rPr>
          <w:szCs w:val="28"/>
        </w:rPr>
        <w:t>для отримання земельних ділянок із земель  міської ради у межах норм безоплатної приватизації для будівництва і обслуговування житлових будинків</w:t>
      </w:r>
      <w:r w:rsidRPr="00A57C26">
        <w:rPr>
          <w:b/>
          <w:bCs/>
          <w:szCs w:val="28"/>
        </w:rPr>
        <w:t xml:space="preserve">, </w:t>
      </w:r>
      <w:r w:rsidRPr="00A57C26">
        <w:rPr>
          <w:szCs w:val="28"/>
        </w:rPr>
        <w:t>господарських будівель і споруд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7"/>
        <w:gridCol w:w="4776"/>
        <w:gridCol w:w="4219"/>
      </w:tblGrid>
      <w:tr w:rsidR="00A57C26" w:rsidRPr="00A57C26" w:rsidTr="00E721C0">
        <w:tc>
          <w:tcPr>
            <w:tcW w:w="1037" w:type="dxa"/>
          </w:tcPr>
          <w:p w:rsidR="00A57C26" w:rsidRPr="00A57C26" w:rsidRDefault="00A57C26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№п/п</w:t>
            </w:r>
          </w:p>
        </w:tc>
        <w:tc>
          <w:tcPr>
            <w:tcW w:w="4776" w:type="dxa"/>
          </w:tcPr>
          <w:p w:rsidR="00A57C26" w:rsidRPr="00A57C26" w:rsidRDefault="0096387A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 w:rsidR="007B04CE">
              <w:rPr>
                <w:szCs w:val="28"/>
              </w:rPr>
              <w:t>я, по</w:t>
            </w:r>
            <w:r w:rsidR="00A57C26" w:rsidRPr="00A57C26">
              <w:rPr>
                <w:szCs w:val="28"/>
              </w:rPr>
              <w:t>-батькові</w:t>
            </w:r>
          </w:p>
          <w:p w:rsidR="00A57C26" w:rsidRPr="00A57C26" w:rsidRDefault="00A57C26" w:rsidP="00741AA4">
            <w:pPr>
              <w:jc w:val="both"/>
              <w:rPr>
                <w:szCs w:val="28"/>
              </w:rPr>
            </w:pPr>
          </w:p>
        </w:tc>
        <w:tc>
          <w:tcPr>
            <w:tcW w:w="4219" w:type="dxa"/>
          </w:tcPr>
          <w:p w:rsidR="00A57C26" w:rsidRPr="00A57C26" w:rsidRDefault="00A57C26" w:rsidP="00741AA4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Адреса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Pr="00A57C26" w:rsidRDefault="00AA52F5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1.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szCs w:val="28"/>
              </w:rPr>
            </w:pPr>
          </w:p>
          <w:p w:rsidR="00AA52F5" w:rsidRPr="00A57C26" w:rsidRDefault="00AA52F5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Віслогузова Наталія Вікторівна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Pr="00A57C26" w:rsidRDefault="00AA52F5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2.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szCs w:val="28"/>
              </w:rPr>
            </w:pPr>
          </w:p>
          <w:p w:rsidR="00AA52F5" w:rsidRPr="00A57C26" w:rsidRDefault="00AA52F5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Королюк Максим Миколайович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Pr="00A57C26" w:rsidRDefault="00AA52F5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3.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szCs w:val="28"/>
              </w:rPr>
            </w:pPr>
          </w:p>
          <w:p w:rsidR="00AA52F5" w:rsidRPr="00A57C26" w:rsidRDefault="00AA52F5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Мороз Сергій Миколайович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Pr="00A57C26" w:rsidRDefault="00AA52F5" w:rsidP="00741AA4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4.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szCs w:val="28"/>
              </w:rPr>
            </w:pPr>
          </w:p>
          <w:p w:rsidR="00AA52F5" w:rsidRPr="00A57C26" w:rsidRDefault="00AA52F5" w:rsidP="00741A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Наконечна Світлана Василівна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Горблюк Ірина Володимирівна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Солодун Анатолій Олександрович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 xml:space="preserve">Не публікується відповідно до ст.11, 21 Закону України "Про інформацію"  та рішення </w:t>
            </w:r>
            <w:r w:rsidRPr="00AA52F5">
              <w:rPr>
                <w:highlight w:val="black"/>
              </w:rPr>
              <w:lastRenderedPageBreak/>
              <w:t>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Мороз Микола Кіндратович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Корнисік Андрій Володимирович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Петрук Людмила Віталіївна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Марттінен Андрій Іванович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Жунке Федір Васильович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Богдан Анатолій Євгенійович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Шайнюк Олег Олександрович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Сиротюк Ростислав Андрійович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Бакай Олександр Сергійович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Романюк Федір Сергійович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 xml:space="preserve">Не публікується відповідно до ст.11, 21 Закону України "Про </w:t>
            </w:r>
            <w:r w:rsidRPr="00AA52F5">
              <w:rPr>
                <w:highlight w:val="black"/>
              </w:rPr>
              <w:lastRenderedPageBreak/>
              <w:t>інформацію"  та рішення Конституційного суду України № 2</w:t>
            </w:r>
          </w:p>
        </w:tc>
      </w:tr>
      <w:tr w:rsidR="00AA52F5" w:rsidRPr="00A57C26" w:rsidTr="00E721C0">
        <w:tc>
          <w:tcPr>
            <w:tcW w:w="1037" w:type="dxa"/>
          </w:tcPr>
          <w:p w:rsidR="00AA52F5" w:rsidRDefault="00AA52F5" w:rsidP="00741AA4">
            <w:pPr>
              <w:jc w:val="center"/>
              <w:rPr>
                <w:szCs w:val="28"/>
              </w:rPr>
            </w:pPr>
          </w:p>
          <w:p w:rsidR="00AA52F5" w:rsidRDefault="00AA52F5" w:rsidP="00741A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4776" w:type="dxa"/>
          </w:tcPr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741AA4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Тарасюк Андрій Олександрович</w:t>
            </w:r>
          </w:p>
        </w:tc>
        <w:tc>
          <w:tcPr>
            <w:tcW w:w="4219" w:type="dxa"/>
          </w:tcPr>
          <w:p w:rsidR="00AA52F5" w:rsidRPr="00AA52F5" w:rsidRDefault="00AA52F5" w:rsidP="00C411BA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</w:tbl>
    <w:p w:rsidR="000F7FFC" w:rsidRDefault="000F7FFC" w:rsidP="00A57C26">
      <w:pPr>
        <w:rPr>
          <w:szCs w:val="28"/>
        </w:rPr>
      </w:pPr>
    </w:p>
    <w:p w:rsidR="007B2DE4" w:rsidRPr="00A57C26" w:rsidRDefault="007B2DE4" w:rsidP="00A57C26">
      <w:pPr>
        <w:rPr>
          <w:szCs w:val="28"/>
        </w:rPr>
      </w:pPr>
    </w:p>
    <w:p w:rsidR="004264B3" w:rsidRDefault="004264B3" w:rsidP="00A57C26">
      <w:pPr>
        <w:rPr>
          <w:szCs w:val="28"/>
        </w:rPr>
      </w:pPr>
    </w:p>
    <w:p w:rsidR="004264B3" w:rsidRDefault="004264B3" w:rsidP="00A57C26">
      <w:pPr>
        <w:rPr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7"/>
        <w:gridCol w:w="4776"/>
        <w:gridCol w:w="4219"/>
      </w:tblGrid>
      <w:tr w:rsidR="004264B3" w:rsidRPr="00A57C26" w:rsidTr="004264B3">
        <w:tc>
          <w:tcPr>
            <w:tcW w:w="1037" w:type="dxa"/>
          </w:tcPr>
          <w:p w:rsidR="004264B3" w:rsidRPr="00A57C26" w:rsidRDefault="004264B3" w:rsidP="004264B3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№п/п</w:t>
            </w:r>
          </w:p>
        </w:tc>
        <w:tc>
          <w:tcPr>
            <w:tcW w:w="4776" w:type="dxa"/>
          </w:tcPr>
          <w:p w:rsidR="004264B3" w:rsidRPr="00A57C26" w:rsidRDefault="004264B3" w:rsidP="00426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Прізвище, ім</w:t>
            </w:r>
            <w:r>
              <w:rPr>
                <w:szCs w:val="28"/>
                <w:lang w:val="en-US"/>
              </w:rPr>
              <w:t>’</w:t>
            </w:r>
            <w:r>
              <w:rPr>
                <w:szCs w:val="28"/>
              </w:rPr>
              <w:t>я, по</w:t>
            </w:r>
            <w:r w:rsidRPr="00A57C26">
              <w:rPr>
                <w:szCs w:val="28"/>
              </w:rPr>
              <w:t>-батькові</w:t>
            </w:r>
          </w:p>
          <w:p w:rsidR="004264B3" w:rsidRPr="00A57C26" w:rsidRDefault="004264B3" w:rsidP="004264B3">
            <w:pPr>
              <w:jc w:val="both"/>
              <w:rPr>
                <w:szCs w:val="28"/>
              </w:rPr>
            </w:pPr>
          </w:p>
        </w:tc>
        <w:tc>
          <w:tcPr>
            <w:tcW w:w="4219" w:type="dxa"/>
          </w:tcPr>
          <w:p w:rsidR="004264B3" w:rsidRPr="00A57C26" w:rsidRDefault="004264B3" w:rsidP="004264B3">
            <w:pPr>
              <w:jc w:val="both"/>
              <w:rPr>
                <w:szCs w:val="28"/>
              </w:rPr>
            </w:pPr>
            <w:r w:rsidRPr="00A57C26">
              <w:rPr>
                <w:szCs w:val="28"/>
              </w:rPr>
              <w:t>Адреса</w:t>
            </w:r>
          </w:p>
        </w:tc>
      </w:tr>
      <w:tr w:rsidR="00AA52F5" w:rsidRPr="00AA52F5" w:rsidTr="004264B3">
        <w:tc>
          <w:tcPr>
            <w:tcW w:w="1037" w:type="dxa"/>
          </w:tcPr>
          <w:p w:rsidR="00AA52F5" w:rsidRDefault="00AA52F5" w:rsidP="004264B3">
            <w:pPr>
              <w:jc w:val="center"/>
              <w:rPr>
                <w:szCs w:val="28"/>
              </w:rPr>
            </w:pPr>
          </w:p>
          <w:p w:rsidR="00AA52F5" w:rsidRPr="00A57C26" w:rsidRDefault="00AA52F5" w:rsidP="004264B3">
            <w:pPr>
              <w:jc w:val="center"/>
              <w:rPr>
                <w:szCs w:val="28"/>
              </w:rPr>
            </w:pPr>
            <w:r w:rsidRPr="00A57C26">
              <w:rPr>
                <w:szCs w:val="28"/>
              </w:rPr>
              <w:t>1</w:t>
            </w:r>
            <w:r>
              <w:rPr>
                <w:szCs w:val="28"/>
              </w:rPr>
              <w:t>8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4776" w:type="dxa"/>
          </w:tcPr>
          <w:p w:rsidR="00AA52F5" w:rsidRDefault="00AA52F5" w:rsidP="004264B3">
            <w:pPr>
              <w:jc w:val="both"/>
              <w:rPr>
                <w:szCs w:val="28"/>
              </w:rPr>
            </w:pPr>
          </w:p>
          <w:p w:rsidR="00AA52F5" w:rsidRPr="00A57C26" w:rsidRDefault="00AA52F5" w:rsidP="004264B3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>Тарасюк Олександр Андрійович</w:t>
            </w:r>
          </w:p>
        </w:tc>
        <w:tc>
          <w:tcPr>
            <w:tcW w:w="4219" w:type="dxa"/>
          </w:tcPr>
          <w:p w:rsidR="00AA52F5" w:rsidRPr="00AA52F5" w:rsidRDefault="00AA52F5" w:rsidP="0007781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A52F5" w:rsidTr="004264B3">
        <w:tc>
          <w:tcPr>
            <w:tcW w:w="1037" w:type="dxa"/>
          </w:tcPr>
          <w:p w:rsidR="00AA52F5" w:rsidRDefault="00AA52F5" w:rsidP="004264B3">
            <w:pPr>
              <w:jc w:val="center"/>
              <w:rPr>
                <w:szCs w:val="28"/>
              </w:rPr>
            </w:pPr>
          </w:p>
          <w:p w:rsidR="00AA52F5" w:rsidRPr="00A57C26" w:rsidRDefault="00AA52F5" w:rsidP="00426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4776" w:type="dxa"/>
          </w:tcPr>
          <w:p w:rsidR="00AA52F5" w:rsidRDefault="00AA52F5" w:rsidP="004264B3">
            <w:pPr>
              <w:jc w:val="both"/>
              <w:rPr>
                <w:szCs w:val="28"/>
              </w:rPr>
            </w:pPr>
          </w:p>
          <w:p w:rsidR="00AA52F5" w:rsidRPr="00A57C26" w:rsidRDefault="00AA52F5" w:rsidP="00426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Чернявська Мирослава Анатоліївна</w:t>
            </w:r>
          </w:p>
        </w:tc>
        <w:tc>
          <w:tcPr>
            <w:tcW w:w="4219" w:type="dxa"/>
          </w:tcPr>
          <w:p w:rsidR="00AA52F5" w:rsidRPr="00AA52F5" w:rsidRDefault="00AA52F5" w:rsidP="0007781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A52F5" w:rsidTr="004264B3">
        <w:tc>
          <w:tcPr>
            <w:tcW w:w="1037" w:type="dxa"/>
          </w:tcPr>
          <w:p w:rsidR="00AA52F5" w:rsidRDefault="00AA52F5" w:rsidP="004264B3">
            <w:pPr>
              <w:jc w:val="center"/>
              <w:rPr>
                <w:szCs w:val="28"/>
              </w:rPr>
            </w:pPr>
          </w:p>
          <w:p w:rsidR="00AA52F5" w:rsidRPr="00A57C26" w:rsidRDefault="00AA52F5" w:rsidP="00426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4776" w:type="dxa"/>
          </w:tcPr>
          <w:p w:rsidR="00AA52F5" w:rsidRDefault="00AA52F5" w:rsidP="004264B3">
            <w:pPr>
              <w:jc w:val="both"/>
              <w:rPr>
                <w:szCs w:val="28"/>
              </w:rPr>
            </w:pPr>
          </w:p>
          <w:p w:rsidR="00AA52F5" w:rsidRPr="00A57C26" w:rsidRDefault="00AA52F5" w:rsidP="00426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Стицюк Ірина Павлівна</w:t>
            </w:r>
          </w:p>
        </w:tc>
        <w:tc>
          <w:tcPr>
            <w:tcW w:w="4219" w:type="dxa"/>
          </w:tcPr>
          <w:p w:rsidR="00AA52F5" w:rsidRPr="00AA52F5" w:rsidRDefault="00AA52F5" w:rsidP="0007781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A52F5" w:rsidTr="004264B3">
        <w:tc>
          <w:tcPr>
            <w:tcW w:w="1037" w:type="dxa"/>
          </w:tcPr>
          <w:p w:rsidR="00AA52F5" w:rsidRDefault="00AA52F5" w:rsidP="004264B3">
            <w:pPr>
              <w:jc w:val="center"/>
              <w:rPr>
                <w:szCs w:val="28"/>
              </w:rPr>
            </w:pPr>
          </w:p>
          <w:p w:rsidR="00AA52F5" w:rsidRPr="00A57C26" w:rsidRDefault="00AA52F5" w:rsidP="00426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Pr="00A57C26">
              <w:rPr>
                <w:szCs w:val="28"/>
              </w:rPr>
              <w:t>.</w:t>
            </w:r>
          </w:p>
        </w:tc>
        <w:tc>
          <w:tcPr>
            <w:tcW w:w="4776" w:type="dxa"/>
          </w:tcPr>
          <w:p w:rsidR="00AA52F5" w:rsidRDefault="00AA52F5" w:rsidP="004264B3">
            <w:pPr>
              <w:jc w:val="both"/>
              <w:rPr>
                <w:szCs w:val="28"/>
              </w:rPr>
            </w:pPr>
          </w:p>
          <w:p w:rsidR="00AA52F5" w:rsidRPr="00A57C26" w:rsidRDefault="00AA52F5" w:rsidP="004264B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Герез Сергій Іванович</w:t>
            </w:r>
          </w:p>
        </w:tc>
        <w:tc>
          <w:tcPr>
            <w:tcW w:w="4219" w:type="dxa"/>
          </w:tcPr>
          <w:p w:rsidR="00AA52F5" w:rsidRPr="00AA52F5" w:rsidRDefault="00AA52F5" w:rsidP="0007781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A52F5" w:rsidTr="004264B3">
        <w:tc>
          <w:tcPr>
            <w:tcW w:w="1037" w:type="dxa"/>
          </w:tcPr>
          <w:p w:rsidR="00AA52F5" w:rsidRDefault="00AA52F5" w:rsidP="004264B3">
            <w:pPr>
              <w:jc w:val="center"/>
              <w:rPr>
                <w:szCs w:val="28"/>
              </w:rPr>
            </w:pPr>
          </w:p>
          <w:p w:rsidR="00AA52F5" w:rsidRDefault="00AA52F5" w:rsidP="00426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4776" w:type="dxa"/>
          </w:tcPr>
          <w:p w:rsidR="00AA52F5" w:rsidRDefault="00AA52F5" w:rsidP="004264B3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4264B3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Грибовська Уляна Федорівна</w:t>
            </w:r>
          </w:p>
        </w:tc>
        <w:tc>
          <w:tcPr>
            <w:tcW w:w="4219" w:type="dxa"/>
          </w:tcPr>
          <w:p w:rsidR="00AA52F5" w:rsidRPr="00AA52F5" w:rsidRDefault="00AA52F5" w:rsidP="0007781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A52F5" w:rsidTr="004264B3">
        <w:tc>
          <w:tcPr>
            <w:tcW w:w="1037" w:type="dxa"/>
          </w:tcPr>
          <w:p w:rsidR="00AA52F5" w:rsidRDefault="00AA52F5" w:rsidP="004264B3">
            <w:pPr>
              <w:jc w:val="center"/>
              <w:rPr>
                <w:szCs w:val="28"/>
              </w:rPr>
            </w:pPr>
          </w:p>
          <w:p w:rsidR="00AA52F5" w:rsidRDefault="00AA52F5" w:rsidP="00426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4776" w:type="dxa"/>
          </w:tcPr>
          <w:p w:rsidR="00AA52F5" w:rsidRDefault="00AA52F5" w:rsidP="004264B3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4264B3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Міщук Ірина Миколаївна</w:t>
            </w:r>
          </w:p>
        </w:tc>
        <w:tc>
          <w:tcPr>
            <w:tcW w:w="4219" w:type="dxa"/>
          </w:tcPr>
          <w:p w:rsidR="00AA52F5" w:rsidRPr="00AA52F5" w:rsidRDefault="00AA52F5" w:rsidP="0007781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A52F5" w:rsidTr="004264B3">
        <w:tc>
          <w:tcPr>
            <w:tcW w:w="1037" w:type="dxa"/>
          </w:tcPr>
          <w:p w:rsidR="00AA52F5" w:rsidRDefault="00AA52F5" w:rsidP="004264B3">
            <w:pPr>
              <w:jc w:val="center"/>
              <w:rPr>
                <w:szCs w:val="28"/>
              </w:rPr>
            </w:pPr>
          </w:p>
          <w:p w:rsidR="00AA52F5" w:rsidRDefault="00AA52F5" w:rsidP="00426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4776" w:type="dxa"/>
          </w:tcPr>
          <w:p w:rsidR="00AA52F5" w:rsidRDefault="00AA52F5" w:rsidP="004264B3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4264B3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Шуляк Олександр Вячеславович</w:t>
            </w:r>
          </w:p>
        </w:tc>
        <w:tc>
          <w:tcPr>
            <w:tcW w:w="4219" w:type="dxa"/>
          </w:tcPr>
          <w:p w:rsidR="00AA52F5" w:rsidRPr="00AA52F5" w:rsidRDefault="00AA52F5" w:rsidP="0007781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A52F5" w:rsidTr="004264B3">
        <w:tc>
          <w:tcPr>
            <w:tcW w:w="1037" w:type="dxa"/>
          </w:tcPr>
          <w:p w:rsidR="00AA52F5" w:rsidRDefault="00AA52F5" w:rsidP="004264B3">
            <w:pPr>
              <w:jc w:val="center"/>
              <w:rPr>
                <w:szCs w:val="28"/>
              </w:rPr>
            </w:pPr>
          </w:p>
          <w:p w:rsidR="00AA52F5" w:rsidRDefault="00AA52F5" w:rsidP="00426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25.</w:t>
            </w:r>
          </w:p>
        </w:tc>
        <w:tc>
          <w:tcPr>
            <w:tcW w:w="4776" w:type="dxa"/>
          </w:tcPr>
          <w:p w:rsidR="00AA52F5" w:rsidRDefault="00AA52F5" w:rsidP="004264B3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4264B3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Дячук Ілля Ярославович</w:t>
            </w:r>
          </w:p>
        </w:tc>
        <w:tc>
          <w:tcPr>
            <w:tcW w:w="4219" w:type="dxa"/>
          </w:tcPr>
          <w:p w:rsidR="00AA52F5" w:rsidRPr="00AA52F5" w:rsidRDefault="00AA52F5" w:rsidP="0007781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  <w:tr w:rsidR="00AA52F5" w:rsidRPr="00AA52F5" w:rsidTr="004264B3">
        <w:tc>
          <w:tcPr>
            <w:tcW w:w="1037" w:type="dxa"/>
          </w:tcPr>
          <w:p w:rsidR="00AA52F5" w:rsidRDefault="00AA52F5" w:rsidP="004264B3">
            <w:pPr>
              <w:jc w:val="center"/>
              <w:rPr>
                <w:szCs w:val="28"/>
              </w:rPr>
            </w:pPr>
          </w:p>
          <w:p w:rsidR="00AA52F5" w:rsidRDefault="00AA52F5" w:rsidP="004264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4776" w:type="dxa"/>
          </w:tcPr>
          <w:p w:rsidR="00AA52F5" w:rsidRDefault="00AA52F5" w:rsidP="004264B3">
            <w:pPr>
              <w:jc w:val="both"/>
              <w:rPr>
                <w:color w:val="000000"/>
                <w:szCs w:val="28"/>
              </w:rPr>
            </w:pPr>
          </w:p>
          <w:p w:rsidR="00AA52F5" w:rsidRDefault="00AA52F5" w:rsidP="004264B3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Романчук Катерина Ярославівна</w:t>
            </w:r>
          </w:p>
        </w:tc>
        <w:tc>
          <w:tcPr>
            <w:tcW w:w="4219" w:type="dxa"/>
          </w:tcPr>
          <w:p w:rsidR="00AA52F5" w:rsidRPr="00AA52F5" w:rsidRDefault="00AA52F5" w:rsidP="00077814">
            <w:pPr>
              <w:rPr>
                <w:highlight w:val="black"/>
              </w:rPr>
            </w:pPr>
            <w:r w:rsidRPr="00AA52F5">
              <w:rPr>
                <w:highlight w:val="black"/>
              </w:rPr>
              <w:t>Не публікується відповідно до ст.11, 21 Закону України "Про інформацію"  та рішення Конституційного суду України № 2</w:t>
            </w:r>
          </w:p>
        </w:tc>
      </w:tr>
    </w:tbl>
    <w:p w:rsidR="004264B3" w:rsidRDefault="004264B3" w:rsidP="00A57C26">
      <w:pPr>
        <w:rPr>
          <w:szCs w:val="28"/>
        </w:rPr>
      </w:pPr>
    </w:p>
    <w:p w:rsidR="00362C3A" w:rsidRDefault="00362C3A" w:rsidP="00A57C26">
      <w:pPr>
        <w:rPr>
          <w:szCs w:val="28"/>
        </w:rPr>
      </w:pPr>
    </w:p>
    <w:p w:rsidR="00362C3A" w:rsidRDefault="00362C3A" w:rsidP="00A57C26">
      <w:pPr>
        <w:rPr>
          <w:szCs w:val="28"/>
        </w:rPr>
      </w:pPr>
    </w:p>
    <w:p w:rsidR="0045117E" w:rsidRDefault="0045117E" w:rsidP="0045117E">
      <w:pPr>
        <w:rPr>
          <w:szCs w:val="28"/>
        </w:rPr>
      </w:pPr>
      <w:r>
        <w:rPr>
          <w:szCs w:val="28"/>
        </w:rPr>
        <w:t>Заступник міського голови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І.Я.Прокопів</w:t>
      </w:r>
    </w:p>
    <w:p w:rsidR="00A57C26" w:rsidRPr="00A57C26" w:rsidRDefault="00A57C26" w:rsidP="00A57C26">
      <w:pPr>
        <w:rPr>
          <w:szCs w:val="28"/>
        </w:rPr>
      </w:pPr>
    </w:p>
    <w:p w:rsidR="00FA6BBD" w:rsidRPr="00A57C26" w:rsidRDefault="00FA6BBD" w:rsidP="0074106F">
      <w:pPr>
        <w:rPr>
          <w:szCs w:val="28"/>
        </w:rPr>
      </w:pPr>
    </w:p>
    <w:sectPr w:rsidR="00FA6BBD" w:rsidRPr="00A57C26" w:rsidSect="00730A0B">
      <w:type w:val="continuous"/>
      <w:pgSz w:w="11909" w:h="16834"/>
      <w:pgMar w:top="426" w:right="851" w:bottom="426" w:left="1418" w:header="709" w:footer="709" w:gutter="0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089" w:rsidRDefault="00A47089" w:rsidP="00115B1B">
      <w:r>
        <w:separator/>
      </w:r>
    </w:p>
  </w:endnote>
  <w:endnote w:type="continuationSeparator" w:id="1">
    <w:p w:rsidR="00A47089" w:rsidRDefault="00A47089" w:rsidP="0011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089" w:rsidRDefault="00A47089" w:rsidP="00115B1B">
      <w:r>
        <w:separator/>
      </w:r>
    </w:p>
  </w:footnote>
  <w:footnote w:type="continuationSeparator" w:id="1">
    <w:p w:rsidR="00A47089" w:rsidRDefault="00A47089" w:rsidP="00115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cs="Times New Roman"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  <w:rPr>
        <w:rFonts w:cs="Times New Roman"/>
      </w:rPr>
    </w:lvl>
  </w:abstractNum>
  <w:abstractNum w:abstractNumId="1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6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3A33"/>
    <w:rsid w:val="00001175"/>
    <w:rsid w:val="00003768"/>
    <w:rsid w:val="0000442F"/>
    <w:rsid w:val="00022E15"/>
    <w:rsid w:val="00025F5C"/>
    <w:rsid w:val="00027DF2"/>
    <w:rsid w:val="00044168"/>
    <w:rsid w:val="000612DB"/>
    <w:rsid w:val="00065C69"/>
    <w:rsid w:val="000743B4"/>
    <w:rsid w:val="00081C2F"/>
    <w:rsid w:val="0008673A"/>
    <w:rsid w:val="000929F0"/>
    <w:rsid w:val="000955FA"/>
    <w:rsid w:val="0009563D"/>
    <w:rsid w:val="0009578F"/>
    <w:rsid w:val="00095D4C"/>
    <w:rsid w:val="00096FF6"/>
    <w:rsid w:val="000A0404"/>
    <w:rsid w:val="000A0A9B"/>
    <w:rsid w:val="000A10C2"/>
    <w:rsid w:val="000A52D4"/>
    <w:rsid w:val="000A7D4F"/>
    <w:rsid w:val="000B2C41"/>
    <w:rsid w:val="000B2C6A"/>
    <w:rsid w:val="000B42F8"/>
    <w:rsid w:val="000C621A"/>
    <w:rsid w:val="000D000F"/>
    <w:rsid w:val="000D3CA6"/>
    <w:rsid w:val="000D75DB"/>
    <w:rsid w:val="000E3522"/>
    <w:rsid w:val="000E5BBA"/>
    <w:rsid w:val="000E651E"/>
    <w:rsid w:val="000E68D6"/>
    <w:rsid w:val="000F7FFC"/>
    <w:rsid w:val="00100A60"/>
    <w:rsid w:val="0010188E"/>
    <w:rsid w:val="0010254D"/>
    <w:rsid w:val="001045F9"/>
    <w:rsid w:val="00115B1B"/>
    <w:rsid w:val="00120276"/>
    <w:rsid w:val="00122BA5"/>
    <w:rsid w:val="00124EEF"/>
    <w:rsid w:val="00125BA6"/>
    <w:rsid w:val="0012788B"/>
    <w:rsid w:val="00130867"/>
    <w:rsid w:val="00131D09"/>
    <w:rsid w:val="00133865"/>
    <w:rsid w:val="00134E20"/>
    <w:rsid w:val="0014077D"/>
    <w:rsid w:val="0014630D"/>
    <w:rsid w:val="001535C3"/>
    <w:rsid w:val="00153F12"/>
    <w:rsid w:val="00154552"/>
    <w:rsid w:val="00172D83"/>
    <w:rsid w:val="00185565"/>
    <w:rsid w:val="00186B63"/>
    <w:rsid w:val="00187FA5"/>
    <w:rsid w:val="00191B67"/>
    <w:rsid w:val="00197821"/>
    <w:rsid w:val="001B25FC"/>
    <w:rsid w:val="001B73D7"/>
    <w:rsid w:val="001B7C5E"/>
    <w:rsid w:val="001C27DF"/>
    <w:rsid w:val="001C4F64"/>
    <w:rsid w:val="001D5BC3"/>
    <w:rsid w:val="001E01A9"/>
    <w:rsid w:val="001E58E3"/>
    <w:rsid w:val="001E6A95"/>
    <w:rsid w:val="001F59E0"/>
    <w:rsid w:val="001F605F"/>
    <w:rsid w:val="002028E8"/>
    <w:rsid w:val="00204028"/>
    <w:rsid w:val="00210872"/>
    <w:rsid w:val="00211C76"/>
    <w:rsid w:val="00213A33"/>
    <w:rsid w:val="00214922"/>
    <w:rsid w:val="00220EFE"/>
    <w:rsid w:val="00225D3C"/>
    <w:rsid w:val="0025197D"/>
    <w:rsid w:val="00260548"/>
    <w:rsid w:val="00263546"/>
    <w:rsid w:val="0026392D"/>
    <w:rsid w:val="00265F0D"/>
    <w:rsid w:val="00266457"/>
    <w:rsid w:val="00267EFA"/>
    <w:rsid w:val="00276828"/>
    <w:rsid w:val="00276F52"/>
    <w:rsid w:val="00284F41"/>
    <w:rsid w:val="00286B49"/>
    <w:rsid w:val="002871CD"/>
    <w:rsid w:val="002A0AE4"/>
    <w:rsid w:val="002A2494"/>
    <w:rsid w:val="002A2E2B"/>
    <w:rsid w:val="002A6200"/>
    <w:rsid w:val="002B2C78"/>
    <w:rsid w:val="002B3B83"/>
    <w:rsid w:val="002C240C"/>
    <w:rsid w:val="002D53AD"/>
    <w:rsid w:val="002D5C8F"/>
    <w:rsid w:val="002D7E7F"/>
    <w:rsid w:val="002E5CB3"/>
    <w:rsid w:val="002F2CC1"/>
    <w:rsid w:val="002F71B1"/>
    <w:rsid w:val="003077F7"/>
    <w:rsid w:val="0031171E"/>
    <w:rsid w:val="00313A3C"/>
    <w:rsid w:val="00317ACA"/>
    <w:rsid w:val="0032341B"/>
    <w:rsid w:val="00326C86"/>
    <w:rsid w:val="00332967"/>
    <w:rsid w:val="00333F98"/>
    <w:rsid w:val="0035143B"/>
    <w:rsid w:val="00355123"/>
    <w:rsid w:val="00362C3A"/>
    <w:rsid w:val="00367498"/>
    <w:rsid w:val="00367847"/>
    <w:rsid w:val="00367E61"/>
    <w:rsid w:val="00373EFE"/>
    <w:rsid w:val="00374029"/>
    <w:rsid w:val="0037791E"/>
    <w:rsid w:val="003779A4"/>
    <w:rsid w:val="003840BC"/>
    <w:rsid w:val="0038434B"/>
    <w:rsid w:val="00393630"/>
    <w:rsid w:val="003945BF"/>
    <w:rsid w:val="00397CFC"/>
    <w:rsid w:val="003A30DD"/>
    <w:rsid w:val="003A4D23"/>
    <w:rsid w:val="003A5713"/>
    <w:rsid w:val="003A6BF7"/>
    <w:rsid w:val="003B313A"/>
    <w:rsid w:val="003B515E"/>
    <w:rsid w:val="003C2E53"/>
    <w:rsid w:val="003C68E7"/>
    <w:rsid w:val="003D0633"/>
    <w:rsid w:val="003D1032"/>
    <w:rsid w:val="003D2287"/>
    <w:rsid w:val="003D706D"/>
    <w:rsid w:val="00416DA0"/>
    <w:rsid w:val="0041762F"/>
    <w:rsid w:val="00422F91"/>
    <w:rsid w:val="004261C2"/>
    <w:rsid w:val="004264B3"/>
    <w:rsid w:val="004279DC"/>
    <w:rsid w:val="0043156E"/>
    <w:rsid w:val="00434F34"/>
    <w:rsid w:val="004406A1"/>
    <w:rsid w:val="00443981"/>
    <w:rsid w:val="00444120"/>
    <w:rsid w:val="0045117E"/>
    <w:rsid w:val="00455283"/>
    <w:rsid w:val="00473933"/>
    <w:rsid w:val="00474C32"/>
    <w:rsid w:val="00474F8D"/>
    <w:rsid w:val="00477531"/>
    <w:rsid w:val="00482FEF"/>
    <w:rsid w:val="0048721A"/>
    <w:rsid w:val="00487CD7"/>
    <w:rsid w:val="00492A33"/>
    <w:rsid w:val="00492A6C"/>
    <w:rsid w:val="004B16C7"/>
    <w:rsid w:val="004B25FF"/>
    <w:rsid w:val="004B7C93"/>
    <w:rsid w:val="004C232C"/>
    <w:rsid w:val="004C72CA"/>
    <w:rsid w:val="004D077B"/>
    <w:rsid w:val="004D2104"/>
    <w:rsid w:val="004D21D9"/>
    <w:rsid w:val="004D6CD8"/>
    <w:rsid w:val="004D71C1"/>
    <w:rsid w:val="004E0B1E"/>
    <w:rsid w:val="00512979"/>
    <w:rsid w:val="00512D88"/>
    <w:rsid w:val="00514358"/>
    <w:rsid w:val="0051539F"/>
    <w:rsid w:val="005158FB"/>
    <w:rsid w:val="005228A8"/>
    <w:rsid w:val="00533341"/>
    <w:rsid w:val="00545C19"/>
    <w:rsid w:val="0055610D"/>
    <w:rsid w:val="00577985"/>
    <w:rsid w:val="005813A6"/>
    <w:rsid w:val="00581E1A"/>
    <w:rsid w:val="00591C89"/>
    <w:rsid w:val="005943A3"/>
    <w:rsid w:val="005A03CE"/>
    <w:rsid w:val="005B156C"/>
    <w:rsid w:val="005B16AE"/>
    <w:rsid w:val="005B5B3F"/>
    <w:rsid w:val="005C5262"/>
    <w:rsid w:val="005C699D"/>
    <w:rsid w:val="005D1F0C"/>
    <w:rsid w:val="005D6CE0"/>
    <w:rsid w:val="005D7E00"/>
    <w:rsid w:val="005E1802"/>
    <w:rsid w:val="005E283C"/>
    <w:rsid w:val="005E4B13"/>
    <w:rsid w:val="005E5DE6"/>
    <w:rsid w:val="005E6CBD"/>
    <w:rsid w:val="00605D7A"/>
    <w:rsid w:val="00617193"/>
    <w:rsid w:val="00631309"/>
    <w:rsid w:val="00633429"/>
    <w:rsid w:val="006373A5"/>
    <w:rsid w:val="006603F7"/>
    <w:rsid w:val="00661CF1"/>
    <w:rsid w:val="00662598"/>
    <w:rsid w:val="00663DDF"/>
    <w:rsid w:val="00666448"/>
    <w:rsid w:val="00674EF9"/>
    <w:rsid w:val="00677BAA"/>
    <w:rsid w:val="00677CE4"/>
    <w:rsid w:val="0068084A"/>
    <w:rsid w:val="00682EB4"/>
    <w:rsid w:val="00682EC1"/>
    <w:rsid w:val="00685699"/>
    <w:rsid w:val="00685BD5"/>
    <w:rsid w:val="006A2A16"/>
    <w:rsid w:val="006A4CCB"/>
    <w:rsid w:val="006A79D9"/>
    <w:rsid w:val="006B0970"/>
    <w:rsid w:val="006B11E8"/>
    <w:rsid w:val="006C1160"/>
    <w:rsid w:val="006C1B25"/>
    <w:rsid w:val="006C247C"/>
    <w:rsid w:val="006C5F46"/>
    <w:rsid w:val="006D0869"/>
    <w:rsid w:val="006E39F9"/>
    <w:rsid w:val="006E5120"/>
    <w:rsid w:val="006E6243"/>
    <w:rsid w:val="006F25D4"/>
    <w:rsid w:val="006F44D1"/>
    <w:rsid w:val="006F50E0"/>
    <w:rsid w:val="006F64C5"/>
    <w:rsid w:val="007000BB"/>
    <w:rsid w:val="00705464"/>
    <w:rsid w:val="00724FAF"/>
    <w:rsid w:val="00730A0B"/>
    <w:rsid w:val="00732140"/>
    <w:rsid w:val="0074106F"/>
    <w:rsid w:val="00741AA4"/>
    <w:rsid w:val="00744FD2"/>
    <w:rsid w:val="00760676"/>
    <w:rsid w:val="007608A2"/>
    <w:rsid w:val="00765D55"/>
    <w:rsid w:val="00766E61"/>
    <w:rsid w:val="00771E01"/>
    <w:rsid w:val="007728E1"/>
    <w:rsid w:val="007745BC"/>
    <w:rsid w:val="007814CC"/>
    <w:rsid w:val="00785C38"/>
    <w:rsid w:val="00785C90"/>
    <w:rsid w:val="00794F39"/>
    <w:rsid w:val="00795AE3"/>
    <w:rsid w:val="00797D10"/>
    <w:rsid w:val="007A13CC"/>
    <w:rsid w:val="007A305E"/>
    <w:rsid w:val="007B04CE"/>
    <w:rsid w:val="007B05C9"/>
    <w:rsid w:val="007B2DE4"/>
    <w:rsid w:val="007B3246"/>
    <w:rsid w:val="007B65C0"/>
    <w:rsid w:val="007C4C44"/>
    <w:rsid w:val="007C5241"/>
    <w:rsid w:val="007C5EE2"/>
    <w:rsid w:val="007D4E18"/>
    <w:rsid w:val="007E214D"/>
    <w:rsid w:val="007E4BC9"/>
    <w:rsid w:val="007E5D1E"/>
    <w:rsid w:val="007F0EFC"/>
    <w:rsid w:val="007F0F04"/>
    <w:rsid w:val="007F33C0"/>
    <w:rsid w:val="007F3CA9"/>
    <w:rsid w:val="007F5E9C"/>
    <w:rsid w:val="0080245B"/>
    <w:rsid w:val="0080455E"/>
    <w:rsid w:val="008052A3"/>
    <w:rsid w:val="00806DF6"/>
    <w:rsid w:val="00806F5F"/>
    <w:rsid w:val="008241EE"/>
    <w:rsid w:val="0082665F"/>
    <w:rsid w:val="00827EAB"/>
    <w:rsid w:val="0084145F"/>
    <w:rsid w:val="00845618"/>
    <w:rsid w:val="00845BC1"/>
    <w:rsid w:val="00846A4D"/>
    <w:rsid w:val="00853900"/>
    <w:rsid w:val="008540BC"/>
    <w:rsid w:val="00865BA0"/>
    <w:rsid w:val="00873723"/>
    <w:rsid w:val="00875D0A"/>
    <w:rsid w:val="00875E1A"/>
    <w:rsid w:val="008776D3"/>
    <w:rsid w:val="0088528F"/>
    <w:rsid w:val="0088799C"/>
    <w:rsid w:val="00890F81"/>
    <w:rsid w:val="008937BB"/>
    <w:rsid w:val="00896816"/>
    <w:rsid w:val="00896D59"/>
    <w:rsid w:val="008A2E9B"/>
    <w:rsid w:val="008B0275"/>
    <w:rsid w:val="008B1461"/>
    <w:rsid w:val="008B2ABD"/>
    <w:rsid w:val="008C78DA"/>
    <w:rsid w:val="008E0571"/>
    <w:rsid w:val="008E6A91"/>
    <w:rsid w:val="008F2BF7"/>
    <w:rsid w:val="008F3BA1"/>
    <w:rsid w:val="008F5DB6"/>
    <w:rsid w:val="00911834"/>
    <w:rsid w:val="0091297C"/>
    <w:rsid w:val="00913B47"/>
    <w:rsid w:val="00913F3E"/>
    <w:rsid w:val="00915259"/>
    <w:rsid w:val="009211BF"/>
    <w:rsid w:val="009254E4"/>
    <w:rsid w:val="009259BB"/>
    <w:rsid w:val="00930D82"/>
    <w:rsid w:val="00933CFA"/>
    <w:rsid w:val="0093518D"/>
    <w:rsid w:val="00935E92"/>
    <w:rsid w:val="00940875"/>
    <w:rsid w:val="00941B2E"/>
    <w:rsid w:val="009432F9"/>
    <w:rsid w:val="0094709F"/>
    <w:rsid w:val="00947D92"/>
    <w:rsid w:val="00953DEB"/>
    <w:rsid w:val="00955EB4"/>
    <w:rsid w:val="0096387A"/>
    <w:rsid w:val="00963CD3"/>
    <w:rsid w:val="00964046"/>
    <w:rsid w:val="0096735D"/>
    <w:rsid w:val="00967EDB"/>
    <w:rsid w:val="009707D7"/>
    <w:rsid w:val="00974B8E"/>
    <w:rsid w:val="00975E72"/>
    <w:rsid w:val="00992052"/>
    <w:rsid w:val="0099344B"/>
    <w:rsid w:val="00996D80"/>
    <w:rsid w:val="00997831"/>
    <w:rsid w:val="009A0620"/>
    <w:rsid w:val="009B7106"/>
    <w:rsid w:val="009D2B1F"/>
    <w:rsid w:val="009E52BA"/>
    <w:rsid w:val="009F1508"/>
    <w:rsid w:val="00A0152B"/>
    <w:rsid w:val="00A03F11"/>
    <w:rsid w:val="00A071C9"/>
    <w:rsid w:val="00A119BD"/>
    <w:rsid w:val="00A12D12"/>
    <w:rsid w:val="00A14C5C"/>
    <w:rsid w:val="00A15746"/>
    <w:rsid w:val="00A21D22"/>
    <w:rsid w:val="00A25B6B"/>
    <w:rsid w:val="00A45549"/>
    <w:rsid w:val="00A47089"/>
    <w:rsid w:val="00A57C26"/>
    <w:rsid w:val="00A62BD1"/>
    <w:rsid w:val="00A70825"/>
    <w:rsid w:val="00A7106D"/>
    <w:rsid w:val="00A8303F"/>
    <w:rsid w:val="00A83D76"/>
    <w:rsid w:val="00A85BEA"/>
    <w:rsid w:val="00A877F4"/>
    <w:rsid w:val="00A973CB"/>
    <w:rsid w:val="00AA0929"/>
    <w:rsid w:val="00AA2767"/>
    <w:rsid w:val="00AA47C3"/>
    <w:rsid w:val="00AA52F5"/>
    <w:rsid w:val="00AA540F"/>
    <w:rsid w:val="00AB4C2F"/>
    <w:rsid w:val="00AB6827"/>
    <w:rsid w:val="00AB717D"/>
    <w:rsid w:val="00AC3D51"/>
    <w:rsid w:val="00AC3DA3"/>
    <w:rsid w:val="00AD0D1D"/>
    <w:rsid w:val="00AD15FD"/>
    <w:rsid w:val="00AD380E"/>
    <w:rsid w:val="00AD4405"/>
    <w:rsid w:val="00AD5347"/>
    <w:rsid w:val="00AD716D"/>
    <w:rsid w:val="00AE0069"/>
    <w:rsid w:val="00AE6406"/>
    <w:rsid w:val="00AE73A1"/>
    <w:rsid w:val="00AF39B0"/>
    <w:rsid w:val="00B0290D"/>
    <w:rsid w:val="00B02FF3"/>
    <w:rsid w:val="00B048BB"/>
    <w:rsid w:val="00B159C0"/>
    <w:rsid w:val="00B17134"/>
    <w:rsid w:val="00B30DFE"/>
    <w:rsid w:val="00B31B80"/>
    <w:rsid w:val="00B34F57"/>
    <w:rsid w:val="00B373D0"/>
    <w:rsid w:val="00B40F9E"/>
    <w:rsid w:val="00B426F5"/>
    <w:rsid w:val="00B442B2"/>
    <w:rsid w:val="00B45F27"/>
    <w:rsid w:val="00B513BE"/>
    <w:rsid w:val="00B52EAF"/>
    <w:rsid w:val="00B62306"/>
    <w:rsid w:val="00B64899"/>
    <w:rsid w:val="00B710A6"/>
    <w:rsid w:val="00B71EA0"/>
    <w:rsid w:val="00B731BD"/>
    <w:rsid w:val="00B734FF"/>
    <w:rsid w:val="00B73A07"/>
    <w:rsid w:val="00B822E5"/>
    <w:rsid w:val="00B87ED6"/>
    <w:rsid w:val="00B918C8"/>
    <w:rsid w:val="00BA49DA"/>
    <w:rsid w:val="00BA5E88"/>
    <w:rsid w:val="00BB385A"/>
    <w:rsid w:val="00BB6C6F"/>
    <w:rsid w:val="00BC1816"/>
    <w:rsid w:val="00BC42ED"/>
    <w:rsid w:val="00BD098B"/>
    <w:rsid w:val="00BE29CA"/>
    <w:rsid w:val="00BE6332"/>
    <w:rsid w:val="00BF081D"/>
    <w:rsid w:val="00BF185F"/>
    <w:rsid w:val="00BF541B"/>
    <w:rsid w:val="00BF5F6F"/>
    <w:rsid w:val="00C02DDC"/>
    <w:rsid w:val="00C10BF5"/>
    <w:rsid w:val="00C10C76"/>
    <w:rsid w:val="00C1264C"/>
    <w:rsid w:val="00C2481C"/>
    <w:rsid w:val="00C325F4"/>
    <w:rsid w:val="00C36ADB"/>
    <w:rsid w:val="00C36B93"/>
    <w:rsid w:val="00C508F1"/>
    <w:rsid w:val="00C540A3"/>
    <w:rsid w:val="00C6334B"/>
    <w:rsid w:val="00C74ECE"/>
    <w:rsid w:val="00C77F6B"/>
    <w:rsid w:val="00C87B9A"/>
    <w:rsid w:val="00C93E07"/>
    <w:rsid w:val="00C93F0A"/>
    <w:rsid w:val="00C9568C"/>
    <w:rsid w:val="00CA14D8"/>
    <w:rsid w:val="00CB4084"/>
    <w:rsid w:val="00CB593B"/>
    <w:rsid w:val="00CD31EF"/>
    <w:rsid w:val="00CD5D6D"/>
    <w:rsid w:val="00CE08F8"/>
    <w:rsid w:val="00CE2A9C"/>
    <w:rsid w:val="00CE5075"/>
    <w:rsid w:val="00D011D1"/>
    <w:rsid w:val="00D01595"/>
    <w:rsid w:val="00D02BB9"/>
    <w:rsid w:val="00D073F4"/>
    <w:rsid w:val="00D1123C"/>
    <w:rsid w:val="00D242E5"/>
    <w:rsid w:val="00D24C5B"/>
    <w:rsid w:val="00D425CA"/>
    <w:rsid w:val="00D51770"/>
    <w:rsid w:val="00D55178"/>
    <w:rsid w:val="00D6034B"/>
    <w:rsid w:val="00D6360F"/>
    <w:rsid w:val="00D77DD6"/>
    <w:rsid w:val="00D836FF"/>
    <w:rsid w:val="00D8454D"/>
    <w:rsid w:val="00D84B67"/>
    <w:rsid w:val="00D92B42"/>
    <w:rsid w:val="00DA1533"/>
    <w:rsid w:val="00DA3435"/>
    <w:rsid w:val="00DB2CDA"/>
    <w:rsid w:val="00DB34CC"/>
    <w:rsid w:val="00DB4954"/>
    <w:rsid w:val="00DC1691"/>
    <w:rsid w:val="00DD1569"/>
    <w:rsid w:val="00DD3088"/>
    <w:rsid w:val="00DD3481"/>
    <w:rsid w:val="00DD6BC8"/>
    <w:rsid w:val="00DE1152"/>
    <w:rsid w:val="00DE19C8"/>
    <w:rsid w:val="00DE378B"/>
    <w:rsid w:val="00DF267F"/>
    <w:rsid w:val="00E02744"/>
    <w:rsid w:val="00E02814"/>
    <w:rsid w:val="00E044A0"/>
    <w:rsid w:val="00E146C2"/>
    <w:rsid w:val="00E16980"/>
    <w:rsid w:val="00E16A34"/>
    <w:rsid w:val="00E31ED1"/>
    <w:rsid w:val="00E32A4F"/>
    <w:rsid w:val="00E4483C"/>
    <w:rsid w:val="00E46CFA"/>
    <w:rsid w:val="00E5796D"/>
    <w:rsid w:val="00E6019E"/>
    <w:rsid w:val="00E64208"/>
    <w:rsid w:val="00E721C0"/>
    <w:rsid w:val="00E81504"/>
    <w:rsid w:val="00E836B3"/>
    <w:rsid w:val="00E87300"/>
    <w:rsid w:val="00E91B2B"/>
    <w:rsid w:val="00E93C08"/>
    <w:rsid w:val="00E967C9"/>
    <w:rsid w:val="00EA6110"/>
    <w:rsid w:val="00EA7571"/>
    <w:rsid w:val="00EB221C"/>
    <w:rsid w:val="00EB735F"/>
    <w:rsid w:val="00EC03B0"/>
    <w:rsid w:val="00EC6722"/>
    <w:rsid w:val="00ED522D"/>
    <w:rsid w:val="00ED5BBE"/>
    <w:rsid w:val="00ED6D87"/>
    <w:rsid w:val="00EE2ED2"/>
    <w:rsid w:val="00EE6D0E"/>
    <w:rsid w:val="00EE70B8"/>
    <w:rsid w:val="00EF7F48"/>
    <w:rsid w:val="00F06344"/>
    <w:rsid w:val="00F0686D"/>
    <w:rsid w:val="00F10D7A"/>
    <w:rsid w:val="00F11DD6"/>
    <w:rsid w:val="00F145D1"/>
    <w:rsid w:val="00F14882"/>
    <w:rsid w:val="00F14E8E"/>
    <w:rsid w:val="00F15BC9"/>
    <w:rsid w:val="00F17701"/>
    <w:rsid w:val="00F218D0"/>
    <w:rsid w:val="00F276DD"/>
    <w:rsid w:val="00F27A77"/>
    <w:rsid w:val="00F32779"/>
    <w:rsid w:val="00F3376F"/>
    <w:rsid w:val="00F37176"/>
    <w:rsid w:val="00F4114F"/>
    <w:rsid w:val="00F54AFC"/>
    <w:rsid w:val="00F6392A"/>
    <w:rsid w:val="00F671F3"/>
    <w:rsid w:val="00F742EB"/>
    <w:rsid w:val="00F837A1"/>
    <w:rsid w:val="00F8786A"/>
    <w:rsid w:val="00F87CB1"/>
    <w:rsid w:val="00F9533D"/>
    <w:rsid w:val="00F962E1"/>
    <w:rsid w:val="00FA0BF7"/>
    <w:rsid w:val="00FA3B19"/>
    <w:rsid w:val="00FA6BBD"/>
    <w:rsid w:val="00FA78B6"/>
    <w:rsid w:val="00FB08A3"/>
    <w:rsid w:val="00FB1172"/>
    <w:rsid w:val="00FB4E10"/>
    <w:rsid w:val="00FC600D"/>
    <w:rsid w:val="00FC623B"/>
    <w:rsid w:val="00FE5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A8"/>
    <w:rPr>
      <w:noProof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iPriority w:val="99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F50E0"/>
    <w:rPr>
      <w:rFonts w:cs="Times New Roman"/>
      <w:b/>
      <w:bCs/>
      <w:noProof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D1F0C"/>
    <w:rPr>
      <w:rFonts w:ascii="Cambria" w:hAnsi="Cambria" w:cs="Times New Roman"/>
      <w:b/>
      <w:bCs/>
      <w:i/>
      <w:iCs/>
      <w:noProof/>
      <w:sz w:val="28"/>
      <w:szCs w:val="28"/>
      <w:lang w:val="uk-UA" w:eastAsia="ru-RU"/>
    </w:rPr>
  </w:style>
  <w:style w:type="paragraph" w:styleId="a3">
    <w:name w:val="caption"/>
    <w:basedOn w:val="a"/>
    <w:next w:val="a"/>
    <w:uiPriority w:val="99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link w:val="a5"/>
    <w:uiPriority w:val="99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FC62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FC623B"/>
    <w:rPr>
      <w:rFonts w:cs="Times New Roman"/>
      <w:noProof/>
      <w:sz w:val="24"/>
      <w:szCs w:val="24"/>
      <w:lang w:val="uk-UA"/>
    </w:rPr>
  </w:style>
  <w:style w:type="paragraph" w:styleId="a6">
    <w:name w:val="Body Text"/>
    <w:basedOn w:val="a"/>
    <w:link w:val="a7"/>
    <w:uiPriority w:val="99"/>
    <w:rsid w:val="007C5EE2"/>
    <w:pPr>
      <w:spacing w:after="120"/>
    </w:pPr>
    <w:rPr>
      <w:noProof w:val="0"/>
      <w:sz w:val="20"/>
      <w:szCs w:val="20"/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D1F0C"/>
    <w:rPr>
      <w:rFonts w:cs="Times New Roman"/>
      <w:noProof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rsid w:val="000867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8673A"/>
    <w:rPr>
      <w:rFonts w:ascii="Tahoma" w:hAnsi="Tahoma" w:cs="Tahoma"/>
      <w:noProof/>
      <w:sz w:val="16"/>
      <w:szCs w:val="16"/>
      <w:lang w:val="uk-UA"/>
    </w:rPr>
  </w:style>
  <w:style w:type="paragraph" w:styleId="aa">
    <w:name w:val="List Paragraph"/>
    <w:basedOn w:val="a"/>
    <w:uiPriority w:val="99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44120"/>
    <w:rPr>
      <w:rFonts w:ascii="Courier New" w:hAnsi="Courier New" w:cs="Courier New"/>
      <w:lang w:val="uk-UA" w:eastAsia="uk-UA"/>
    </w:rPr>
  </w:style>
  <w:style w:type="table" w:styleId="ab">
    <w:name w:val="Table Grid"/>
    <w:basedOn w:val="a1"/>
    <w:uiPriority w:val="99"/>
    <w:rsid w:val="009470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  <w:style w:type="paragraph" w:styleId="ae">
    <w:name w:val="footer"/>
    <w:basedOn w:val="a"/>
    <w:link w:val="af"/>
    <w:uiPriority w:val="99"/>
    <w:semiHidden/>
    <w:rsid w:val="00115B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15B1B"/>
    <w:rPr>
      <w:rFonts w:cs="Times New Roman"/>
      <w:noProof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94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01DD3-D2D3-49F5-BEF7-99B646E0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rada_vycrish.dot</Template>
  <TotalTime>6</TotalTime>
  <Pages>1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КМР</Company>
  <LinksUpToDate>false</LinksUpToDate>
  <CharactersWithSpaces>12626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111</cp:lastModifiedBy>
  <cp:revision>6</cp:revision>
  <cp:lastPrinted>2014-07-04T06:34:00Z</cp:lastPrinted>
  <dcterms:created xsi:type="dcterms:W3CDTF">2014-07-08T12:31:00Z</dcterms:created>
  <dcterms:modified xsi:type="dcterms:W3CDTF">2014-07-11T07:33:00Z</dcterms:modified>
</cp:coreProperties>
</file>